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1552"/>
        <w:gridCol w:w="7374"/>
        <w:gridCol w:w="1154"/>
      </w:tblGrid>
      <w:tr w:rsidR="005854DB" w:rsidRPr="0092125E" w14:paraId="25169697" w14:textId="77777777" w:rsidTr="005854DB">
        <w:trPr>
          <w:trHeight w:val="1152"/>
        </w:trPr>
        <w:tc>
          <w:tcPr>
            <w:tcW w:w="9350" w:type="dxa"/>
            <w:gridSpan w:val="3"/>
            <w:vAlign w:val="center"/>
          </w:tcPr>
          <w:bookmarkStart w:id="0" w:name="_Toc800529"/>
          <w:p w14:paraId="457B4518" w14:textId="024900BB" w:rsidR="005854DB" w:rsidRPr="005854DB" w:rsidRDefault="00F873A9" w:rsidP="005854DB">
            <w:pPr>
              <w:pStyle w:val="Title"/>
            </w:pPr>
            <w:sdt>
              <w:sdtPr>
                <w:alias w:val="Title"/>
                <w:tag w:val=""/>
                <w:id w:val="2016188051"/>
                <w:placeholder>
                  <w:docPart w:val="E328666B9C9B45878281A85AE0689D53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15:appearance w15:val="hidden"/>
                <w:text/>
              </w:sdtPr>
              <w:sdtEndPr/>
              <w:sdtContent>
                <w:r w:rsidR="002B33AA">
                  <w:t xml:space="preserve">Link Academy - </w:t>
                </w:r>
              </w:sdtContent>
            </w:sdt>
          </w:p>
        </w:tc>
      </w:tr>
      <w:tr w:rsidR="005854DB" w:rsidRPr="0092125E" w14:paraId="2B9CCF1E" w14:textId="77777777" w:rsidTr="005854DB">
        <w:trPr>
          <w:trHeight w:val="144"/>
        </w:trPr>
        <w:tc>
          <w:tcPr>
            <w:tcW w:w="1440" w:type="dxa"/>
            <w:shd w:val="clear" w:color="auto" w:fill="auto"/>
          </w:tcPr>
          <w:p w14:paraId="6E9BF5C5" w14:textId="77777777" w:rsidR="005854DB" w:rsidRPr="0092125E" w:rsidRDefault="005854DB" w:rsidP="00794847">
            <w:pPr>
              <w:spacing w:before="0" w:after="0"/>
              <w:rPr>
                <w:sz w:val="10"/>
                <w:szCs w:val="10"/>
              </w:rPr>
            </w:pPr>
          </w:p>
        </w:tc>
        <w:tc>
          <w:tcPr>
            <w:tcW w:w="6840" w:type="dxa"/>
            <w:shd w:val="clear" w:color="auto" w:fill="F0CDA1" w:themeFill="accent1"/>
            <w:vAlign w:val="center"/>
          </w:tcPr>
          <w:p w14:paraId="70307B61" w14:textId="77777777" w:rsidR="005854DB" w:rsidRPr="0092125E" w:rsidRDefault="005854DB" w:rsidP="00794847">
            <w:pPr>
              <w:spacing w:before="0" w:after="0"/>
              <w:rPr>
                <w:sz w:val="10"/>
                <w:szCs w:val="10"/>
              </w:rPr>
            </w:pPr>
          </w:p>
        </w:tc>
        <w:tc>
          <w:tcPr>
            <w:tcW w:w="1070" w:type="dxa"/>
            <w:shd w:val="clear" w:color="auto" w:fill="auto"/>
          </w:tcPr>
          <w:p w14:paraId="0EFA18F9" w14:textId="77777777" w:rsidR="005854DB" w:rsidRPr="0092125E" w:rsidRDefault="005854DB" w:rsidP="00794847">
            <w:pPr>
              <w:spacing w:before="0" w:after="0"/>
              <w:rPr>
                <w:sz w:val="10"/>
                <w:szCs w:val="10"/>
              </w:rPr>
            </w:pPr>
          </w:p>
        </w:tc>
      </w:tr>
      <w:tr w:rsidR="005854DB" w14:paraId="735E7288" w14:textId="77777777" w:rsidTr="00A67285">
        <w:trPr>
          <w:trHeight w:val="1332"/>
        </w:trPr>
        <w:tc>
          <w:tcPr>
            <w:tcW w:w="9350" w:type="dxa"/>
            <w:gridSpan w:val="3"/>
            <w:shd w:val="clear" w:color="auto" w:fill="auto"/>
          </w:tcPr>
          <w:sdt>
            <w:sdtPr>
              <w:alias w:val="Subtitle"/>
              <w:tag w:val=""/>
              <w:id w:val="1073854703"/>
              <w:placeholder>
                <w:docPart w:val="55B786E9F3EF48BF835D6F89A50ECC88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15:appearance w15:val="hidden"/>
              <w:text/>
            </w:sdtPr>
            <w:sdtEndPr/>
            <w:sdtContent>
              <w:p w14:paraId="39C27064" w14:textId="77777777" w:rsidR="005854DB" w:rsidRPr="005854DB" w:rsidRDefault="005854DB" w:rsidP="005854DB">
                <w:pPr>
                  <w:pStyle w:val="Subtitle"/>
                </w:pPr>
                <w:r w:rsidRPr="003639D2">
                  <w:t>Startup Checklist</w:t>
                </w:r>
              </w:p>
            </w:sdtContent>
          </w:sdt>
        </w:tc>
      </w:tr>
    </w:tbl>
    <w:bookmarkEnd w:id="0"/>
    <w:p w14:paraId="095CD32E" w14:textId="46D16F9E" w:rsidR="00BD0C60" w:rsidRDefault="00217DEB" w:rsidP="005854DB">
      <w:pPr>
        <w:pStyle w:val="Heading1"/>
      </w:pPr>
      <w:proofErr w:type="spellStart"/>
      <w:r>
        <w:t>S</w:t>
      </w:r>
      <w:r w:rsidR="00BB132C">
        <w:t>egmentarea</w:t>
      </w:r>
      <w:proofErr w:type="spellEnd"/>
      <w:r w:rsidR="00BB132C">
        <w:t xml:space="preserve"> </w:t>
      </w:r>
      <w:proofErr w:type="spellStart"/>
      <w:r w:rsidR="00BB132C">
        <w:t>clientilor</w:t>
      </w:r>
      <w:proofErr w:type="spellEnd"/>
      <w:r>
        <w:t xml:space="preserve">- cine </w:t>
      </w:r>
      <w:proofErr w:type="spellStart"/>
      <w:r>
        <w:t>va</w:t>
      </w:r>
      <w:proofErr w:type="spellEnd"/>
      <w:r>
        <w:t xml:space="preserve"> </w:t>
      </w:r>
      <w:proofErr w:type="spellStart"/>
      <w:r>
        <w:t>cumpara</w:t>
      </w:r>
      <w:proofErr w:type="spellEnd"/>
      <w:r>
        <w:t xml:space="preserve"> de la mine?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228D7A15" w14:textId="77777777" w:rsidTr="003D6AFD">
        <w:tc>
          <w:tcPr>
            <w:tcW w:w="450" w:type="dxa"/>
          </w:tcPr>
          <w:p w14:paraId="19F74554" w14:textId="5A2B7B15" w:rsidR="00A67285" w:rsidRDefault="00453491" w:rsidP="00784AB5">
            <w:pPr>
              <w:pStyle w:val="Checkbox"/>
            </w:pPr>
            <w:r>
              <w:sym w:font="Wingdings 2" w:char="F050"/>
            </w:r>
          </w:p>
        </w:tc>
        <w:tc>
          <w:tcPr>
            <w:tcW w:w="9620" w:type="dxa"/>
            <w:gridSpan w:val="2"/>
          </w:tcPr>
          <w:p w14:paraId="3E2B69FA" w14:textId="7E769801" w:rsidR="00A67285" w:rsidRDefault="002B33AA" w:rsidP="00A67285">
            <w:pPr>
              <w:pStyle w:val="ListNumber"/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tipul</w:t>
            </w:r>
            <w:proofErr w:type="spellEnd"/>
            <w:r>
              <w:t xml:space="preserve"> de client?</w:t>
            </w:r>
          </w:p>
        </w:tc>
      </w:tr>
      <w:tr w:rsidR="00A67285" w14:paraId="28D9FF71" w14:textId="77777777" w:rsidTr="003D6AFD">
        <w:tc>
          <w:tcPr>
            <w:tcW w:w="450" w:type="dxa"/>
          </w:tcPr>
          <w:p w14:paraId="28913E70" w14:textId="77777777" w:rsidR="00A67285" w:rsidRDefault="00A67285" w:rsidP="00784AB5">
            <w:pPr>
              <w:pStyle w:val="Checkbox"/>
            </w:pPr>
          </w:p>
        </w:tc>
        <w:sdt>
          <w:sdtPr>
            <w:id w:val="-61814770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7151B1D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2FBE0BDE" w14:textId="1BB8B0F7" w:rsidR="00A67285" w:rsidRPr="00685B4E" w:rsidRDefault="002B33AA" w:rsidP="00A67285">
            <w:pPr>
              <w:pStyle w:val="ListNumber2"/>
            </w:pPr>
            <w:r>
              <w:t xml:space="preserve">B2B </w:t>
            </w:r>
          </w:p>
        </w:tc>
      </w:tr>
      <w:tr w:rsidR="00A67285" w14:paraId="007251C9" w14:textId="77777777" w:rsidTr="003D6AFD">
        <w:tc>
          <w:tcPr>
            <w:tcW w:w="450" w:type="dxa"/>
          </w:tcPr>
          <w:p w14:paraId="4E2969F1" w14:textId="77777777" w:rsidR="00A67285" w:rsidRDefault="00A67285" w:rsidP="00784AB5">
            <w:pPr>
              <w:pStyle w:val="Checkbox"/>
            </w:pPr>
          </w:p>
        </w:tc>
        <w:sdt>
          <w:sdtPr>
            <w:id w:val="81183186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5D21EDD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08F6D5BC" w14:textId="3AA32C3B" w:rsidR="00A67285" w:rsidRPr="00685B4E" w:rsidRDefault="002B33AA" w:rsidP="00A67285">
            <w:pPr>
              <w:pStyle w:val="ListNumber2"/>
            </w:pPr>
            <w:r>
              <w:t>B2C</w:t>
            </w:r>
          </w:p>
        </w:tc>
      </w:tr>
      <w:tr w:rsidR="00A67285" w14:paraId="4353A4A6" w14:textId="77777777" w:rsidTr="003D6AFD">
        <w:sdt>
          <w:sdtPr>
            <w:id w:val="27237600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1609F159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167C8DAB" w14:textId="76B8F240" w:rsidR="00A67285" w:rsidRPr="00685B4E" w:rsidRDefault="002B33AA" w:rsidP="00A67285">
            <w:pPr>
              <w:pStyle w:val="ListNumber"/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plaja</w:t>
            </w:r>
            <w:proofErr w:type="spellEnd"/>
            <w:r>
              <w:t xml:space="preserve"> de </w:t>
            </w:r>
            <w:proofErr w:type="spellStart"/>
            <w:r>
              <w:t>varsta</w:t>
            </w:r>
            <w:proofErr w:type="spellEnd"/>
            <w:r>
              <w:t xml:space="preserve"> pe care o </w:t>
            </w:r>
            <w:proofErr w:type="spellStart"/>
            <w:r>
              <w:t>doresti</w:t>
            </w:r>
            <w:proofErr w:type="spellEnd"/>
            <w:r>
              <w:t xml:space="preserve"> </w:t>
            </w:r>
            <w:proofErr w:type="spellStart"/>
            <w:r>
              <w:t>sa-ti</w:t>
            </w:r>
            <w:proofErr w:type="spellEnd"/>
            <w:r>
              <w:t xml:space="preserve"> fie </w:t>
            </w:r>
            <w:proofErr w:type="spellStart"/>
            <w:r w:rsidR="00453491">
              <w:t>clienti</w:t>
            </w:r>
            <w:proofErr w:type="spellEnd"/>
            <w:r w:rsidR="00453491">
              <w:t>?</w:t>
            </w:r>
            <w:r>
              <w:t xml:space="preserve"> </w:t>
            </w:r>
          </w:p>
        </w:tc>
      </w:tr>
      <w:tr w:rsidR="00A67285" w14:paraId="1D7213D4" w14:textId="77777777" w:rsidTr="003D6AFD">
        <w:sdt>
          <w:sdtPr>
            <w:id w:val="85269291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AE051BD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0AACACE9" w14:textId="04390BF8" w:rsidR="00A67285" w:rsidRPr="00685B4E" w:rsidRDefault="002B33AA" w:rsidP="00A67285">
            <w:pPr>
              <w:pStyle w:val="ListNumber"/>
            </w:pPr>
            <w:r>
              <w:t xml:space="preserve">Fa o </w:t>
            </w:r>
            <w:proofErr w:type="spellStart"/>
            <w:r>
              <w:t>scurta</w:t>
            </w:r>
            <w:proofErr w:type="spellEnd"/>
            <w:r>
              <w:t xml:space="preserve"> </w:t>
            </w:r>
            <w:proofErr w:type="spellStart"/>
            <w:r>
              <w:t>descriere</w:t>
            </w:r>
            <w:proofErr w:type="spellEnd"/>
            <w:r>
              <w:t xml:space="preserve"> a </w:t>
            </w:r>
            <w:proofErr w:type="spellStart"/>
            <w:r>
              <w:t>clientulului</w:t>
            </w:r>
            <w:proofErr w:type="spellEnd"/>
            <w:r>
              <w:t xml:space="preserve"> ideal </w:t>
            </w:r>
          </w:p>
        </w:tc>
      </w:tr>
      <w:tr w:rsidR="00453491" w14:paraId="6EDB96F4" w14:textId="77777777" w:rsidTr="00453491">
        <w:tc>
          <w:tcPr>
            <w:tcW w:w="450" w:type="dxa"/>
          </w:tcPr>
          <w:p w14:paraId="368863E9" w14:textId="77777777" w:rsidR="00453491" w:rsidRDefault="00453491" w:rsidP="00CB5CB6">
            <w:pPr>
              <w:pStyle w:val="Checkbox"/>
            </w:pPr>
            <w:r>
              <w:sym w:font="Wingdings 2" w:char="F050"/>
            </w:r>
          </w:p>
        </w:tc>
        <w:tc>
          <w:tcPr>
            <w:tcW w:w="9620" w:type="dxa"/>
            <w:gridSpan w:val="2"/>
          </w:tcPr>
          <w:p w14:paraId="296DA83B" w14:textId="7255849E" w:rsidR="00453491" w:rsidRDefault="00453491" w:rsidP="00CB5CB6">
            <w:pPr>
              <w:pStyle w:val="ListNumber"/>
            </w:pPr>
            <w:r>
              <w:t xml:space="preserve">Care </w:t>
            </w:r>
            <w:r>
              <w:t xml:space="preserve">sunt </w:t>
            </w:r>
            <w:proofErr w:type="spellStart"/>
            <w:r>
              <w:t>trasaturile</w:t>
            </w:r>
            <w:proofErr w:type="spellEnd"/>
            <w:r>
              <w:t xml:space="preserve"> de </w:t>
            </w:r>
            <w:proofErr w:type="spellStart"/>
            <w:r>
              <w:t>baza</w:t>
            </w:r>
            <w:proofErr w:type="spellEnd"/>
            <w:r>
              <w:t xml:space="preserve"> ale </w:t>
            </w:r>
            <w:proofErr w:type="spellStart"/>
            <w:r>
              <w:t>segmentului</w:t>
            </w:r>
            <w:proofErr w:type="spellEnd"/>
            <w:r>
              <w:t xml:space="preserve"> tau de </w:t>
            </w:r>
            <w:proofErr w:type="spellStart"/>
            <w:r>
              <w:t>clienti</w:t>
            </w:r>
            <w:proofErr w:type="spellEnd"/>
            <w:r>
              <w:t xml:space="preserve"> ? </w:t>
            </w:r>
          </w:p>
        </w:tc>
      </w:tr>
      <w:tr w:rsidR="00453491" w:rsidRPr="00685B4E" w14:paraId="09434BB8" w14:textId="77777777" w:rsidTr="00CB5CB6">
        <w:tc>
          <w:tcPr>
            <w:tcW w:w="450" w:type="dxa"/>
          </w:tcPr>
          <w:p w14:paraId="793AFF54" w14:textId="77777777" w:rsidR="00453491" w:rsidRDefault="00453491" w:rsidP="00CB5CB6">
            <w:pPr>
              <w:pStyle w:val="Checkbox"/>
            </w:pPr>
          </w:p>
        </w:tc>
        <w:sdt>
          <w:sdtPr>
            <w:id w:val="148211442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676240E9" w14:textId="77777777" w:rsidR="00453491" w:rsidRDefault="00453491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3F610D2D" w14:textId="380CC981" w:rsidR="00453491" w:rsidRPr="00685B4E" w:rsidRDefault="00453491" w:rsidP="00CB5CB6">
            <w:pPr>
              <w:pStyle w:val="ListNumber2"/>
            </w:pPr>
            <w:r>
              <w:t xml:space="preserve">Ce </w:t>
            </w:r>
            <w:proofErr w:type="spellStart"/>
            <w:r>
              <w:t>venituri</w:t>
            </w:r>
            <w:proofErr w:type="spellEnd"/>
            <w:r>
              <w:t xml:space="preserve"> </w:t>
            </w:r>
            <w:proofErr w:type="spellStart"/>
            <w:r>
              <w:t>trebuie</w:t>
            </w:r>
            <w:proofErr w:type="spellEnd"/>
            <w:r>
              <w:t xml:space="preserve"> </w:t>
            </w:r>
            <w:proofErr w:type="spellStart"/>
            <w:r>
              <w:t>sa</w:t>
            </w:r>
            <w:proofErr w:type="spellEnd"/>
            <w:r>
              <w:t xml:space="preserve"> </w:t>
            </w:r>
            <w:proofErr w:type="spellStart"/>
            <w:r>
              <w:t>aiba</w:t>
            </w:r>
            <w:proofErr w:type="spellEnd"/>
            <w:r>
              <w:t xml:space="preserve"> ? </w:t>
            </w:r>
          </w:p>
        </w:tc>
      </w:tr>
      <w:tr w:rsidR="00453491" w:rsidRPr="00685B4E" w14:paraId="20167CF3" w14:textId="77777777" w:rsidTr="00CB5CB6">
        <w:tc>
          <w:tcPr>
            <w:tcW w:w="450" w:type="dxa"/>
          </w:tcPr>
          <w:p w14:paraId="75BC998C" w14:textId="77777777" w:rsidR="00453491" w:rsidRDefault="00453491" w:rsidP="00CB5CB6">
            <w:pPr>
              <w:pStyle w:val="Checkbox"/>
            </w:pPr>
          </w:p>
        </w:tc>
        <w:sdt>
          <w:sdtPr>
            <w:id w:val="98937190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5F5B898B" w14:textId="77777777" w:rsidR="00453491" w:rsidRDefault="00453491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55B872BC" w14:textId="3FE4A695" w:rsidR="00453491" w:rsidRPr="00685B4E" w:rsidRDefault="00453491" w:rsidP="00CB5CB6">
            <w:pPr>
              <w:pStyle w:val="ListNumber2"/>
            </w:pPr>
            <w:proofErr w:type="spellStart"/>
            <w:r>
              <w:t>Ii</w:t>
            </w:r>
            <w:proofErr w:type="spellEnd"/>
            <w:r>
              <w:t xml:space="preserve"> place </w:t>
            </w:r>
            <w:proofErr w:type="spellStart"/>
            <w:r>
              <w:t>sa</w:t>
            </w:r>
            <w:proofErr w:type="spellEnd"/>
            <w:r>
              <w:t xml:space="preserve"> </w:t>
            </w:r>
            <w:proofErr w:type="spellStart"/>
            <w:r>
              <w:t>isi</w:t>
            </w:r>
            <w:proofErr w:type="spellEnd"/>
            <w:r>
              <w:t xml:space="preserve"> assume </w:t>
            </w:r>
            <w:proofErr w:type="spellStart"/>
            <w:r>
              <w:t>riskuri</w:t>
            </w:r>
            <w:proofErr w:type="spellEnd"/>
            <w:r>
              <w:t xml:space="preserve"> ? </w:t>
            </w:r>
          </w:p>
        </w:tc>
      </w:tr>
      <w:tr w:rsidR="00453491" w:rsidRPr="00685B4E" w14:paraId="110AB747" w14:textId="77777777" w:rsidTr="00453491">
        <w:tc>
          <w:tcPr>
            <w:tcW w:w="450" w:type="dxa"/>
          </w:tcPr>
          <w:p w14:paraId="2B52FCBB" w14:textId="77777777" w:rsidR="00453491" w:rsidRDefault="00453491" w:rsidP="00CB5CB6">
            <w:pPr>
              <w:pStyle w:val="Checkbox"/>
            </w:pPr>
          </w:p>
        </w:tc>
        <w:sdt>
          <w:sdtPr>
            <w:id w:val="32656608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29B653F3" w14:textId="77777777" w:rsidR="00453491" w:rsidRDefault="00453491" w:rsidP="00CB5CB6">
                <w:pPr>
                  <w:pStyle w:val="Checkbox"/>
                </w:pPr>
                <w:r w:rsidRPr="00453491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52BF541D" w14:textId="1B0F76AD" w:rsidR="00453491" w:rsidRPr="00685B4E" w:rsidRDefault="00453491" w:rsidP="00CB5CB6">
            <w:pPr>
              <w:pStyle w:val="ListNumber2"/>
            </w:pPr>
            <w:r>
              <w:t xml:space="preserve">Este </w:t>
            </w:r>
            <w:proofErr w:type="spellStart"/>
            <w:r>
              <w:t>familiarizat</w:t>
            </w:r>
            <w:proofErr w:type="spellEnd"/>
            <w:r>
              <w:t xml:space="preserve"> cu </w:t>
            </w:r>
            <w:proofErr w:type="spellStart"/>
            <w:r>
              <w:t>technologia</w:t>
            </w:r>
            <w:proofErr w:type="spellEnd"/>
            <w:r>
              <w:t xml:space="preserve"> ? </w:t>
            </w:r>
          </w:p>
        </w:tc>
      </w:tr>
      <w:tr w:rsidR="00453491" w14:paraId="49E55289" w14:textId="77777777" w:rsidTr="00CB5CB6">
        <w:tc>
          <w:tcPr>
            <w:tcW w:w="450" w:type="dxa"/>
          </w:tcPr>
          <w:p w14:paraId="58F8FF6F" w14:textId="77777777" w:rsidR="00453491" w:rsidRDefault="00453491" w:rsidP="00CB5CB6">
            <w:pPr>
              <w:pStyle w:val="Checkbox"/>
            </w:pPr>
            <w:r>
              <w:sym w:font="Wingdings 2" w:char="F050"/>
            </w:r>
          </w:p>
        </w:tc>
        <w:tc>
          <w:tcPr>
            <w:tcW w:w="9620" w:type="dxa"/>
            <w:gridSpan w:val="2"/>
          </w:tcPr>
          <w:p w14:paraId="636C3976" w14:textId="0905B0BB" w:rsidR="00453491" w:rsidRDefault="00453491" w:rsidP="00CB5CB6">
            <w:pPr>
              <w:pStyle w:val="ListNumber"/>
            </w:pPr>
            <w:r>
              <w:t>C</w:t>
            </w:r>
            <w:r>
              <w:t xml:space="preserve">e ii </w:t>
            </w:r>
            <w:proofErr w:type="spellStart"/>
            <w:r>
              <w:t>va</w:t>
            </w:r>
            <w:proofErr w:type="spellEnd"/>
            <w:r>
              <w:t xml:space="preserve"> </w:t>
            </w:r>
            <w:proofErr w:type="spellStart"/>
            <w:r>
              <w:t>influenta</w:t>
            </w:r>
            <w:proofErr w:type="spellEnd"/>
            <w:r>
              <w:t xml:space="preserve"> </w:t>
            </w:r>
            <w:proofErr w:type="spellStart"/>
            <w:r>
              <w:t>decizia</w:t>
            </w:r>
            <w:proofErr w:type="spellEnd"/>
            <w:r>
              <w:t xml:space="preserve"> de a </w:t>
            </w:r>
            <w:proofErr w:type="spellStart"/>
            <w:r>
              <w:t>cumpara</w:t>
            </w:r>
            <w:proofErr w:type="spellEnd"/>
            <w:r>
              <w:t xml:space="preserve"> </w:t>
            </w:r>
            <w:r>
              <w:t xml:space="preserve">? </w:t>
            </w:r>
          </w:p>
        </w:tc>
      </w:tr>
      <w:tr w:rsidR="00453491" w:rsidRPr="00685B4E" w14:paraId="6C1C42FE" w14:textId="77777777" w:rsidTr="00CB5CB6">
        <w:tc>
          <w:tcPr>
            <w:tcW w:w="450" w:type="dxa"/>
          </w:tcPr>
          <w:p w14:paraId="7D9C3678" w14:textId="77777777" w:rsidR="00453491" w:rsidRDefault="00453491" w:rsidP="00CB5CB6">
            <w:pPr>
              <w:pStyle w:val="Checkbox"/>
            </w:pPr>
          </w:p>
        </w:tc>
        <w:sdt>
          <w:sdtPr>
            <w:id w:val="-76862552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6CE29E97" w14:textId="77777777" w:rsidR="00453491" w:rsidRDefault="00453491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4CEAF094" w14:textId="655683AC" w:rsidR="00453491" w:rsidRPr="00685B4E" w:rsidRDefault="00453491" w:rsidP="00CB5CB6">
            <w:pPr>
              <w:pStyle w:val="ListNumber2"/>
            </w:pPr>
            <w:r>
              <w:t>C</w:t>
            </w:r>
            <w:r w:rsidR="00BB132C">
              <w:t xml:space="preserve">are </w:t>
            </w:r>
            <w:proofErr w:type="spellStart"/>
            <w:r w:rsidR="00BB132C">
              <w:t>este</w:t>
            </w:r>
            <w:proofErr w:type="spellEnd"/>
            <w:r w:rsidR="00BB132C">
              <w:t xml:space="preserve"> </w:t>
            </w:r>
            <w:proofErr w:type="spellStart"/>
            <w:r w:rsidR="00BB132C">
              <w:t>dorinta</w:t>
            </w:r>
            <w:proofErr w:type="spellEnd"/>
            <w:r w:rsidR="00BB132C">
              <w:t xml:space="preserve"> </w:t>
            </w:r>
            <w:proofErr w:type="spellStart"/>
            <w:r w:rsidR="00BB132C">
              <w:t>lui</w:t>
            </w:r>
            <w:proofErr w:type="spellEnd"/>
            <w:r w:rsidR="00BB132C">
              <w:t xml:space="preserve"> </w:t>
            </w:r>
            <w:proofErr w:type="spellStart"/>
            <w:r w:rsidR="00BB132C">
              <w:t>finala</w:t>
            </w:r>
            <w:proofErr w:type="spellEnd"/>
            <w:r w:rsidR="00BB132C">
              <w:t xml:space="preserve"> </w:t>
            </w:r>
            <w:r>
              <w:t xml:space="preserve">? </w:t>
            </w:r>
          </w:p>
        </w:tc>
      </w:tr>
      <w:tr w:rsidR="00453491" w:rsidRPr="00685B4E" w14:paraId="52A9C51C" w14:textId="77777777" w:rsidTr="00CB5CB6">
        <w:tc>
          <w:tcPr>
            <w:tcW w:w="450" w:type="dxa"/>
          </w:tcPr>
          <w:p w14:paraId="1342F353" w14:textId="77777777" w:rsidR="00453491" w:rsidRDefault="00453491" w:rsidP="00CB5CB6">
            <w:pPr>
              <w:pStyle w:val="Checkbox"/>
            </w:pPr>
          </w:p>
        </w:tc>
        <w:sdt>
          <w:sdtPr>
            <w:id w:val="-132921087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0A7D841B" w14:textId="77777777" w:rsidR="00453491" w:rsidRDefault="00453491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0C41C831" w14:textId="14EAEEF5" w:rsidR="00453491" w:rsidRPr="00685B4E" w:rsidRDefault="00BB132C" w:rsidP="00CB5CB6">
            <w:pPr>
              <w:pStyle w:val="ListNumber2"/>
            </w:pPr>
            <w:r>
              <w:t xml:space="preserve">Ce il </w:t>
            </w:r>
            <w:proofErr w:type="spellStart"/>
            <w:r>
              <w:t>motiveaza</w:t>
            </w:r>
            <w:proofErr w:type="spellEnd"/>
            <w:r>
              <w:t xml:space="preserve"> , </w:t>
            </w:r>
            <w:proofErr w:type="spellStart"/>
            <w:r>
              <w:t>ce</w:t>
            </w:r>
            <w:proofErr w:type="spellEnd"/>
            <w:r>
              <w:t xml:space="preserve"> il </w:t>
            </w:r>
            <w:proofErr w:type="spellStart"/>
            <w:r>
              <w:t>bucura</w:t>
            </w:r>
            <w:proofErr w:type="spellEnd"/>
            <w:r>
              <w:t xml:space="preserve"> </w:t>
            </w:r>
            <w:r w:rsidR="00453491">
              <w:t xml:space="preserve"> ? </w:t>
            </w:r>
          </w:p>
        </w:tc>
      </w:tr>
      <w:tr w:rsidR="00453491" w:rsidRPr="00685B4E" w14:paraId="41E9767C" w14:textId="77777777" w:rsidTr="00CB5CB6">
        <w:tc>
          <w:tcPr>
            <w:tcW w:w="450" w:type="dxa"/>
          </w:tcPr>
          <w:p w14:paraId="55FB9DAF" w14:textId="77777777" w:rsidR="00453491" w:rsidRDefault="00453491" w:rsidP="00CB5CB6">
            <w:pPr>
              <w:pStyle w:val="Checkbox"/>
            </w:pPr>
          </w:p>
        </w:tc>
        <w:sdt>
          <w:sdtPr>
            <w:id w:val="-43737015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30DD2C99" w14:textId="77777777" w:rsidR="00453491" w:rsidRDefault="00453491" w:rsidP="00CB5CB6">
                <w:pPr>
                  <w:pStyle w:val="Checkbox"/>
                </w:pPr>
                <w:r w:rsidRPr="00453491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3004C43F" w14:textId="0A9A8763" w:rsidR="00453491" w:rsidRPr="00685B4E" w:rsidRDefault="00BB132C" w:rsidP="00CB5CB6">
            <w:pPr>
              <w:pStyle w:val="ListNumber2"/>
            </w:pPr>
            <w:r>
              <w:t xml:space="preserve">Ce il </w:t>
            </w:r>
            <w:proofErr w:type="spellStart"/>
            <w:r>
              <w:t>frustreaza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il </w:t>
            </w:r>
            <w:proofErr w:type="spellStart"/>
            <w:r>
              <w:t>supara</w:t>
            </w:r>
            <w:proofErr w:type="spellEnd"/>
            <w:r w:rsidR="00453491">
              <w:t xml:space="preserve"> ? </w:t>
            </w:r>
          </w:p>
        </w:tc>
      </w:tr>
    </w:tbl>
    <w:p w14:paraId="4DFD8F4C" w14:textId="77777777" w:rsidR="005854DB" w:rsidRDefault="005854DB" w:rsidP="005854DB"/>
    <w:p w14:paraId="136F431C" w14:textId="6BB3E06B" w:rsidR="00685B4E" w:rsidRPr="00685B4E" w:rsidRDefault="00BB132C" w:rsidP="00685B4E">
      <w:pPr>
        <w:pStyle w:val="Heading1"/>
      </w:pPr>
      <w:proofErr w:type="spellStart"/>
      <w:r>
        <w:t>Propunerea</w:t>
      </w:r>
      <w:proofErr w:type="spellEnd"/>
      <w:r>
        <w:t xml:space="preserve"> de </w:t>
      </w:r>
      <w:proofErr w:type="spellStart"/>
      <w:r>
        <w:t>valoarea</w:t>
      </w:r>
      <w:proofErr w:type="spellEnd"/>
      <w:r>
        <w:t xml:space="preserve">-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cumpere</w:t>
      </w:r>
      <w:proofErr w:type="spellEnd"/>
      <w:r>
        <w:t xml:space="preserve"> de la mine?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1D360856" w14:textId="77777777" w:rsidTr="00794847">
        <w:trPr>
          <w:trHeight w:val="297"/>
        </w:trPr>
        <w:tc>
          <w:tcPr>
            <w:tcW w:w="450" w:type="dxa"/>
          </w:tcPr>
          <w:p w14:paraId="2E6E3D40" w14:textId="01C9154E" w:rsidR="00A67285" w:rsidRDefault="00BB132C" w:rsidP="00784AB5">
            <w:pPr>
              <w:pStyle w:val="Checkbox"/>
            </w:pPr>
            <w:r>
              <w:sym w:font="Wingdings 2" w:char="F050"/>
            </w:r>
            <w:r>
              <w:t xml:space="preserve"> </w:t>
            </w:r>
            <w:sdt>
              <w:sdtPr>
                <w:id w:val="-1918156688"/>
                <w:temporary/>
                <w15:appearance w15:val="hidden"/>
                <w14:checkbox>
                  <w14:checked w14:val="0"/>
                  <w14:checkedState w14:val="0050" w14:font="Wingdings 2"/>
                  <w14:uncheckedState w14:val="2610" w14:font="MS Gothic"/>
                </w14:checkbox>
              </w:sdtPr>
              <w:sdtContent>
                <w:r w:rsidRPr="00A67285">
                  <w:rPr>
                    <w:rFonts w:ascii="Segoe UI Symbol" w:hAnsi="Segoe UI Symbol" w:cs="Segoe UI Symbol"/>
                  </w:rPr>
                  <w:t>☐</w:t>
                </w:r>
              </w:sdtContent>
            </w:sdt>
          </w:p>
        </w:tc>
        <w:tc>
          <w:tcPr>
            <w:tcW w:w="9620" w:type="dxa"/>
            <w:gridSpan w:val="2"/>
          </w:tcPr>
          <w:p w14:paraId="088826CC" w14:textId="1889AC53" w:rsidR="00BB132C" w:rsidRDefault="00BB132C" w:rsidP="00A67285">
            <w:pPr>
              <w:pStyle w:val="ListNumber"/>
              <w:numPr>
                <w:ilvl w:val="0"/>
                <w:numId w:val="39"/>
              </w:numPr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numele</w:t>
            </w:r>
            <w:proofErr w:type="spellEnd"/>
            <w:r>
              <w:t xml:space="preserve"> </w:t>
            </w:r>
            <w:proofErr w:type="spellStart"/>
            <w:r>
              <w:t>produsului</w:t>
            </w:r>
            <w:proofErr w:type="spellEnd"/>
            <w:r>
              <w:t xml:space="preserve"> </w:t>
            </w:r>
            <w:proofErr w:type="spellStart"/>
            <w:r>
              <w:t>sau</w:t>
            </w:r>
            <w:proofErr w:type="spellEnd"/>
            <w:r>
              <w:t xml:space="preserve"> </w:t>
            </w:r>
            <w:proofErr w:type="spellStart"/>
            <w:r>
              <w:t>serviciului</w:t>
            </w:r>
            <w:proofErr w:type="spellEnd"/>
            <w:r>
              <w:t xml:space="preserve"> tau? </w:t>
            </w:r>
          </w:p>
          <w:p w14:paraId="56307CF1" w14:textId="5D68E22D" w:rsidR="00A67285" w:rsidRDefault="00BB132C" w:rsidP="00A67285">
            <w:pPr>
              <w:pStyle w:val="ListNumber"/>
              <w:numPr>
                <w:ilvl w:val="0"/>
                <w:numId w:val="39"/>
              </w:numPr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propunerea</w:t>
            </w:r>
            <w:proofErr w:type="spellEnd"/>
            <w:r>
              <w:t xml:space="preserve"> de </w:t>
            </w:r>
            <w:proofErr w:type="spellStart"/>
            <w:r>
              <w:t>valoare</w:t>
            </w:r>
            <w:proofErr w:type="spellEnd"/>
            <w:r>
              <w:t xml:space="preserve">?  </w:t>
            </w:r>
          </w:p>
        </w:tc>
      </w:tr>
      <w:tr w:rsidR="00A67285" w14:paraId="35BBBDB7" w14:textId="77777777" w:rsidTr="00794847">
        <w:sdt>
          <w:sdtPr>
            <w:id w:val="-159524083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005D03E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7A1293C4" w14:textId="74CB4191" w:rsidR="00A67285" w:rsidRPr="00685B4E" w:rsidRDefault="00BB132C" w:rsidP="00A67285">
            <w:pPr>
              <w:pStyle w:val="ListNumber"/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concurenta</w:t>
            </w:r>
            <w:proofErr w:type="spellEnd"/>
            <w:r>
              <w:t xml:space="preserve"> ta? </w:t>
            </w:r>
          </w:p>
        </w:tc>
      </w:tr>
      <w:tr w:rsidR="00A67285" w14:paraId="2DBF400E" w14:textId="77777777" w:rsidTr="00794847">
        <w:tc>
          <w:tcPr>
            <w:tcW w:w="450" w:type="dxa"/>
          </w:tcPr>
          <w:p w14:paraId="7E69F250" w14:textId="77777777" w:rsidR="00A67285" w:rsidRDefault="00A67285" w:rsidP="00784AB5">
            <w:pPr>
              <w:pStyle w:val="Checkbox"/>
            </w:pPr>
          </w:p>
        </w:tc>
        <w:sdt>
          <w:sdtPr>
            <w:id w:val="195821741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181E94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2FDF8A09" w14:textId="06DCBE6E" w:rsidR="00A67285" w:rsidRPr="00685B4E" w:rsidRDefault="00BB132C" w:rsidP="00A67285">
            <w:pPr>
              <w:pStyle w:val="ListNumber2"/>
            </w:pPr>
            <w:proofErr w:type="spellStart"/>
            <w:r>
              <w:t>Nume</w:t>
            </w:r>
            <w:proofErr w:type="spellEnd"/>
            <w:r>
              <w:t xml:space="preserve"> </w:t>
            </w:r>
            <w:proofErr w:type="spellStart"/>
            <w:r>
              <w:t>competitorului</w:t>
            </w:r>
            <w:proofErr w:type="spellEnd"/>
            <w:r>
              <w:t xml:space="preserve">? </w:t>
            </w:r>
          </w:p>
        </w:tc>
      </w:tr>
      <w:tr w:rsidR="00A67285" w14:paraId="7FBAA7DE" w14:textId="77777777" w:rsidTr="00794847">
        <w:tc>
          <w:tcPr>
            <w:tcW w:w="450" w:type="dxa"/>
          </w:tcPr>
          <w:p w14:paraId="1D092930" w14:textId="77777777" w:rsidR="00A67285" w:rsidRDefault="00A67285" w:rsidP="00784AB5">
            <w:pPr>
              <w:pStyle w:val="Checkbox"/>
            </w:pPr>
          </w:p>
        </w:tc>
        <w:sdt>
          <w:sdtPr>
            <w:id w:val="-22537489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37DD096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0CB7BC2C" w14:textId="654279ED" w:rsidR="00A67285" w:rsidRPr="00685B4E" w:rsidRDefault="00BB132C" w:rsidP="00A67285">
            <w:pPr>
              <w:pStyle w:val="ListNumber2"/>
            </w:pPr>
            <w:r>
              <w:t xml:space="preserve">Ce fac bine? </w:t>
            </w:r>
          </w:p>
        </w:tc>
      </w:tr>
      <w:tr w:rsidR="00A67285" w14:paraId="4E3917BC" w14:textId="77777777" w:rsidTr="006F38DB">
        <w:trPr>
          <w:trHeight w:val="288"/>
        </w:trPr>
        <w:tc>
          <w:tcPr>
            <w:tcW w:w="450" w:type="dxa"/>
          </w:tcPr>
          <w:p w14:paraId="36C6DF38" w14:textId="77777777" w:rsidR="00A67285" w:rsidRDefault="00A67285" w:rsidP="00784AB5">
            <w:pPr>
              <w:pStyle w:val="Checkbox"/>
            </w:pPr>
          </w:p>
        </w:tc>
        <w:sdt>
          <w:sdtPr>
            <w:id w:val="-112068146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66E2CA8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4BB3DD2E" w14:textId="3DADD058" w:rsidR="00A67285" w:rsidRPr="00685B4E" w:rsidRDefault="00BB132C" w:rsidP="00A67285">
            <w:pPr>
              <w:pStyle w:val="ListNumber2"/>
            </w:pPr>
            <w:r>
              <w:t xml:space="preserve">Ce </w:t>
            </w:r>
            <w:proofErr w:type="spellStart"/>
            <w:r>
              <w:t>poate</w:t>
            </w:r>
            <w:proofErr w:type="spellEnd"/>
            <w:r>
              <w:t xml:space="preserve"> fi </w:t>
            </w:r>
            <w:proofErr w:type="spellStart"/>
            <w:r>
              <w:t>imbunatatit</w:t>
            </w:r>
            <w:proofErr w:type="spellEnd"/>
            <w:r>
              <w:t xml:space="preserve">? </w:t>
            </w:r>
          </w:p>
        </w:tc>
      </w:tr>
    </w:tbl>
    <w:p w14:paraId="3FEDD84A" w14:textId="77777777" w:rsidR="00685B4E" w:rsidRDefault="00685B4E" w:rsidP="005854DB"/>
    <w:p w14:paraId="228F56F7" w14:textId="3C5C9FF7" w:rsidR="00685B4E" w:rsidRPr="009355C2" w:rsidRDefault="00217DEB" w:rsidP="009355C2">
      <w:pPr>
        <w:pStyle w:val="Heading1"/>
      </w:pPr>
      <w:proofErr w:type="spellStart"/>
      <w:r>
        <w:lastRenderedPageBreak/>
        <w:t>Planul</w:t>
      </w:r>
      <w:proofErr w:type="spellEnd"/>
      <w:r>
        <w:t xml:space="preserve"> de marketing – cum ii fac </w:t>
      </w:r>
      <w:proofErr w:type="spellStart"/>
      <w:r>
        <w:t>sa</w:t>
      </w:r>
      <w:proofErr w:type="spellEnd"/>
      <w:r>
        <w:t xml:space="preserve"> </w:t>
      </w:r>
      <w:proofErr w:type="spellStart"/>
      <w:r>
        <w:t>cumpere</w:t>
      </w:r>
      <w:proofErr w:type="spellEnd"/>
      <w:r>
        <w:t xml:space="preserve"> de la mine?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5DAC5135" w14:textId="77777777" w:rsidTr="009355C2">
        <w:bookmarkStart w:id="1" w:name="_Hlk812648" w:displacedByCustomXml="next"/>
        <w:sdt>
          <w:sdtPr>
            <w:id w:val="30574913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AB80B0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518B0785" w14:textId="097B532B" w:rsidR="00A67285" w:rsidRPr="009355C2" w:rsidRDefault="00217DEB" w:rsidP="00A67285">
            <w:pPr>
              <w:pStyle w:val="ListNumber"/>
            </w:pPr>
            <w:r>
              <w:t xml:space="preserve">Cum </w:t>
            </w:r>
            <w:proofErr w:type="spellStart"/>
            <w:r>
              <w:t>castig</w:t>
            </w:r>
            <w:proofErr w:type="spellEnd"/>
            <w:r>
              <w:t xml:space="preserve"> </w:t>
            </w:r>
            <w:proofErr w:type="spellStart"/>
            <w:r>
              <w:t>clienti</w:t>
            </w:r>
            <w:proofErr w:type="spellEnd"/>
            <w:r>
              <w:t xml:space="preserve">? </w:t>
            </w:r>
          </w:p>
        </w:tc>
      </w:tr>
      <w:tr w:rsidR="00A67285" w14:paraId="7C236AC2" w14:textId="77777777" w:rsidTr="00794847">
        <w:tc>
          <w:tcPr>
            <w:tcW w:w="450" w:type="dxa"/>
          </w:tcPr>
          <w:p w14:paraId="36B43A91" w14:textId="77777777" w:rsidR="00A67285" w:rsidRDefault="00A67285" w:rsidP="00784AB5">
            <w:pPr>
              <w:pStyle w:val="Checkbox"/>
            </w:pPr>
          </w:p>
        </w:tc>
        <w:sdt>
          <w:sdtPr>
            <w:id w:val="-195099568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B379E20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5FB9F61C" w14:textId="3003F7AC" w:rsidR="00A67285" w:rsidRPr="009355C2" w:rsidRDefault="00217DEB" w:rsidP="00A67285">
            <w:pPr>
              <w:pStyle w:val="ListNumber2"/>
            </w:pPr>
            <w:r>
              <w:t xml:space="preserve">Cum </w:t>
            </w:r>
            <w:proofErr w:type="spellStart"/>
            <w:r>
              <w:t>afla</w:t>
            </w:r>
            <w:proofErr w:type="spellEnd"/>
            <w:r>
              <w:t xml:space="preserve"> de </w:t>
            </w:r>
            <w:r w:rsidR="00BE6B30">
              <w:t>mine?</w:t>
            </w:r>
            <w:r>
              <w:t xml:space="preserve"> </w:t>
            </w:r>
          </w:p>
        </w:tc>
      </w:tr>
      <w:tr w:rsidR="00A67285" w14:paraId="051059B6" w14:textId="77777777" w:rsidTr="00794847">
        <w:tc>
          <w:tcPr>
            <w:tcW w:w="450" w:type="dxa"/>
          </w:tcPr>
          <w:p w14:paraId="75C38577" w14:textId="77777777" w:rsidR="00A67285" w:rsidRDefault="00A67285" w:rsidP="00784AB5">
            <w:pPr>
              <w:pStyle w:val="Checkbox"/>
            </w:pPr>
          </w:p>
        </w:tc>
        <w:sdt>
          <w:sdtPr>
            <w:id w:val="-98385301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8E4232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1324C7C4" w14:textId="6008142F" w:rsidR="00A67285" w:rsidRPr="009355C2" w:rsidRDefault="00217DEB" w:rsidP="00A67285">
            <w:pPr>
              <w:pStyle w:val="ListNumber2"/>
            </w:pPr>
            <w:r>
              <w:t xml:space="preserve">Cum ii fac </w:t>
            </w:r>
            <w:proofErr w:type="spellStart"/>
            <w:r>
              <w:t>sa</w:t>
            </w:r>
            <w:proofErr w:type="spellEnd"/>
            <w:r>
              <w:t xml:space="preserve"> </w:t>
            </w:r>
            <w:proofErr w:type="spellStart"/>
            <w:r>
              <w:t>cumpere</w:t>
            </w:r>
            <w:proofErr w:type="spellEnd"/>
            <w:r>
              <w:t xml:space="preserve"> de la </w:t>
            </w:r>
            <w:r w:rsidR="00BE6B30">
              <w:t>mine?</w:t>
            </w:r>
            <w:r>
              <w:t xml:space="preserve"> </w:t>
            </w:r>
          </w:p>
        </w:tc>
      </w:tr>
      <w:tr w:rsidR="005C7E0C" w14:paraId="5CFA339E" w14:textId="77777777" w:rsidTr="005A4318">
        <w:bookmarkEnd w:id="1" w:displacedByCustomXml="next"/>
        <w:sdt>
          <w:sdtPr>
            <w:id w:val="182608608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4A2EB93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79340D96" w14:textId="47A239A8" w:rsidR="005C7E0C" w:rsidRPr="009355C2" w:rsidRDefault="00217DEB" w:rsidP="005A4318">
            <w:pPr>
              <w:pStyle w:val="ListNumber"/>
            </w:pPr>
            <w:proofErr w:type="spellStart"/>
            <w:r>
              <w:t>Pastrare</w:t>
            </w:r>
            <w:proofErr w:type="spellEnd"/>
            <w:r>
              <w:t xml:space="preserve"> </w:t>
            </w:r>
            <w:proofErr w:type="spellStart"/>
            <w:r>
              <w:t>clientilor</w:t>
            </w:r>
            <w:proofErr w:type="spellEnd"/>
            <w:r>
              <w:t xml:space="preserve"> ? </w:t>
            </w:r>
          </w:p>
        </w:tc>
      </w:tr>
      <w:tr w:rsidR="005C7E0C" w14:paraId="329CEA0E" w14:textId="77777777" w:rsidTr="005A4318">
        <w:tc>
          <w:tcPr>
            <w:tcW w:w="450" w:type="dxa"/>
          </w:tcPr>
          <w:p w14:paraId="059B259E" w14:textId="77777777" w:rsidR="005C7E0C" w:rsidRDefault="005C7E0C" w:rsidP="005A4318">
            <w:pPr>
              <w:pStyle w:val="Checkbox"/>
            </w:pPr>
          </w:p>
        </w:tc>
        <w:sdt>
          <w:sdtPr>
            <w:id w:val="-180037558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BFEE37C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6C69D1A7" w14:textId="05FF3306" w:rsidR="005C7E0C" w:rsidRPr="009355C2" w:rsidRDefault="00217DEB" w:rsidP="005A4318">
            <w:pPr>
              <w:pStyle w:val="ListNumber2"/>
            </w:pPr>
            <w:r>
              <w:t xml:space="preserve">Brand </w:t>
            </w:r>
          </w:p>
        </w:tc>
      </w:tr>
      <w:tr w:rsidR="005C7E0C" w14:paraId="07A7EB6C" w14:textId="77777777" w:rsidTr="005A4318">
        <w:tc>
          <w:tcPr>
            <w:tcW w:w="450" w:type="dxa"/>
          </w:tcPr>
          <w:p w14:paraId="48CBF4A0" w14:textId="77777777" w:rsidR="005C7E0C" w:rsidRDefault="005C7E0C" w:rsidP="005A4318">
            <w:pPr>
              <w:pStyle w:val="Checkbox"/>
            </w:pPr>
          </w:p>
        </w:tc>
        <w:sdt>
          <w:sdtPr>
            <w:id w:val="127513734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3747A49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36842C65" w14:textId="2CC177F7" w:rsidR="005C7E0C" w:rsidRPr="009355C2" w:rsidRDefault="00217DEB" w:rsidP="005A4318">
            <w:pPr>
              <w:pStyle w:val="ListNumber2"/>
            </w:pPr>
            <w:proofErr w:type="spellStart"/>
            <w:r>
              <w:t>Fidelizare</w:t>
            </w:r>
            <w:proofErr w:type="spellEnd"/>
            <w:r>
              <w:t xml:space="preserve"> </w:t>
            </w:r>
          </w:p>
        </w:tc>
      </w:tr>
      <w:tr w:rsidR="00217DEB" w:rsidRPr="009355C2" w14:paraId="4EA7008F" w14:textId="77777777" w:rsidTr="00CB5CB6">
        <w:sdt>
          <w:sdtPr>
            <w:id w:val="-35835937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38715C94" w14:textId="77777777" w:rsidR="00217DEB" w:rsidRDefault="00217DEB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6FF96BBC" w14:textId="6D5007EB" w:rsidR="00217DEB" w:rsidRPr="009355C2" w:rsidRDefault="00217DEB" w:rsidP="00CB5CB6">
            <w:pPr>
              <w:pStyle w:val="ListNumber"/>
            </w:pPr>
            <w:r>
              <w:t xml:space="preserve">Cum </w:t>
            </w:r>
            <w:proofErr w:type="spellStart"/>
            <w:r>
              <w:t>cresc</w:t>
            </w:r>
            <w:proofErr w:type="spellEnd"/>
            <w:r>
              <w:t xml:space="preserve"> </w:t>
            </w:r>
            <w:proofErr w:type="spellStart"/>
            <w:r>
              <w:t>cifra</w:t>
            </w:r>
            <w:proofErr w:type="spellEnd"/>
            <w:r>
              <w:t xml:space="preserve"> de </w:t>
            </w:r>
            <w:proofErr w:type="spellStart"/>
            <w:r>
              <w:t>afaceri</w:t>
            </w:r>
            <w:proofErr w:type="spellEnd"/>
            <w:r>
              <w:t xml:space="preserve"> ? </w:t>
            </w:r>
          </w:p>
        </w:tc>
      </w:tr>
      <w:tr w:rsidR="00217DEB" w:rsidRPr="009355C2" w14:paraId="77E6AE86" w14:textId="77777777" w:rsidTr="00CB5CB6">
        <w:tc>
          <w:tcPr>
            <w:tcW w:w="450" w:type="dxa"/>
          </w:tcPr>
          <w:p w14:paraId="77CD5220" w14:textId="77777777" w:rsidR="00217DEB" w:rsidRDefault="00217DEB" w:rsidP="00CB5CB6">
            <w:pPr>
              <w:pStyle w:val="Checkbox"/>
            </w:pPr>
          </w:p>
        </w:tc>
        <w:sdt>
          <w:sdtPr>
            <w:id w:val="-2702640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1AD49036" w14:textId="77777777" w:rsidR="00217DEB" w:rsidRDefault="00217DEB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67AD2163" w14:textId="5886F240" w:rsidR="00217DEB" w:rsidRPr="009355C2" w:rsidRDefault="00217DEB" w:rsidP="00CB5CB6">
            <w:pPr>
              <w:pStyle w:val="ListNumber2"/>
            </w:pPr>
            <w:r>
              <w:t xml:space="preserve">Cross selling </w:t>
            </w:r>
          </w:p>
        </w:tc>
      </w:tr>
      <w:tr w:rsidR="00217DEB" w:rsidRPr="009355C2" w14:paraId="2AA80842" w14:textId="77777777" w:rsidTr="00CB5CB6">
        <w:tc>
          <w:tcPr>
            <w:tcW w:w="450" w:type="dxa"/>
          </w:tcPr>
          <w:p w14:paraId="67C24988" w14:textId="77777777" w:rsidR="00217DEB" w:rsidRDefault="00217DEB" w:rsidP="00CB5CB6">
            <w:pPr>
              <w:pStyle w:val="Checkbox"/>
            </w:pPr>
          </w:p>
        </w:tc>
        <w:sdt>
          <w:sdtPr>
            <w:id w:val="-208884250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238BD42E" w14:textId="77777777" w:rsidR="00217DEB" w:rsidRDefault="00217DEB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4657A028" w14:textId="671E7E05" w:rsidR="00217DEB" w:rsidRPr="009355C2" w:rsidRDefault="00217DEB" w:rsidP="00CB5CB6">
            <w:pPr>
              <w:pStyle w:val="ListNumber2"/>
            </w:pPr>
            <w:r>
              <w:t xml:space="preserve">Up selling </w:t>
            </w:r>
          </w:p>
        </w:tc>
      </w:tr>
      <w:tr w:rsidR="005C7E0C" w14:paraId="33B57195" w14:textId="77777777" w:rsidTr="005A4318">
        <w:tc>
          <w:tcPr>
            <w:tcW w:w="450" w:type="dxa"/>
          </w:tcPr>
          <w:p w14:paraId="435A9199" w14:textId="793159E3" w:rsidR="005C7E0C" w:rsidRDefault="00217DEB" w:rsidP="005A4318">
            <w:pPr>
              <w:pStyle w:val="Checkbox"/>
            </w:pPr>
            <w:r>
              <w:sym w:font="Wingdings 2" w:char="F050"/>
            </w:r>
          </w:p>
        </w:tc>
        <w:tc>
          <w:tcPr>
            <w:tcW w:w="9620" w:type="dxa"/>
            <w:gridSpan w:val="2"/>
          </w:tcPr>
          <w:p w14:paraId="04906D15" w14:textId="42E834CD" w:rsidR="005C7E0C" w:rsidRPr="009355C2" w:rsidRDefault="00217DEB" w:rsidP="00217DEB">
            <w:pPr>
              <w:pStyle w:val="ListNumber"/>
            </w:pPr>
            <w:r>
              <w:t xml:space="preserve">Cum ii fac </w:t>
            </w:r>
            <w:proofErr w:type="spellStart"/>
            <w:r>
              <w:t>sa</w:t>
            </w:r>
            <w:proofErr w:type="spellEnd"/>
            <w:r>
              <w:t xml:space="preserve"> ma </w:t>
            </w:r>
            <w:proofErr w:type="spellStart"/>
            <w:r>
              <w:t>recomande</w:t>
            </w:r>
            <w:proofErr w:type="spellEnd"/>
            <w:r>
              <w:t xml:space="preserve"> </w:t>
            </w:r>
            <w:proofErr w:type="spellStart"/>
            <w:r>
              <w:t>altor</w:t>
            </w:r>
            <w:proofErr w:type="spellEnd"/>
            <w:r>
              <w:t xml:space="preserve"> </w:t>
            </w:r>
            <w:proofErr w:type="spellStart"/>
            <w:r>
              <w:t>clienti</w:t>
            </w:r>
            <w:proofErr w:type="spellEnd"/>
            <w:r>
              <w:t xml:space="preserve"> ? </w:t>
            </w:r>
          </w:p>
        </w:tc>
      </w:tr>
    </w:tbl>
    <w:p w14:paraId="52D32863" w14:textId="0CD99799" w:rsidR="00685B4E" w:rsidRDefault="00131FFF" w:rsidP="009355C2">
      <w:pPr>
        <w:pStyle w:val="Heading1"/>
      </w:pPr>
      <w:proofErr w:type="spellStart"/>
      <w:r>
        <w:t>Canale</w:t>
      </w:r>
      <w:proofErr w:type="spellEnd"/>
      <w:r>
        <w:t xml:space="preserve"> de </w:t>
      </w:r>
      <w:proofErr w:type="spellStart"/>
      <w:r>
        <w:t>vanzare</w:t>
      </w:r>
      <w:proofErr w:type="spellEnd"/>
      <w:r>
        <w:t xml:space="preserve"> – cum </w:t>
      </w:r>
      <w:proofErr w:type="spellStart"/>
      <w:r>
        <w:t>ajunge</w:t>
      </w:r>
      <w:proofErr w:type="spellEnd"/>
      <w:r>
        <w:t xml:space="preserve"> </w:t>
      </w:r>
      <w:proofErr w:type="spellStart"/>
      <w:r>
        <w:t>marfa</w:t>
      </w:r>
      <w:proofErr w:type="spellEnd"/>
      <w:r>
        <w:t xml:space="preserve"> in fata </w:t>
      </w:r>
      <w:proofErr w:type="spellStart"/>
      <w:r>
        <w:t>clientului</w:t>
      </w:r>
      <w:proofErr w:type="spellEnd"/>
      <w:r>
        <w:t xml:space="preserve"> ?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131FFF" w:rsidRPr="006F38DB" w14:paraId="6046E808" w14:textId="77777777" w:rsidTr="00CB5CB6">
        <w:sdt>
          <w:sdtPr>
            <w:id w:val="-206864464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446C4A60" w14:textId="77777777" w:rsidR="00131FFF" w:rsidRDefault="00131FFF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  <w:gridSpan w:val="2"/>
          </w:tcPr>
          <w:p w14:paraId="096E1C78" w14:textId="27F105ED" w:rsidR="00131FFF" w:rsidRPr="006F38DB" w:rsidRDefault="00131FFF" w:rsidP="00131FFF">
            <w:pPr>
              <w:pStyle w:val="ListNumber"/>
              <w:numPr>
                <w:ilvl w:val="0"/>
                <w:numId w:val="46"/>
              </w:numPr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canalul</w:t>
            </w:r>
            <w:proofErr w:type="spellEnd"/>
            <w:r>
              <w:t xml:space="preserve"> de </w:t>
            </w:r>
            <w:proofErr w:type="spellStart"/>
            <w:r>
              <w:t>vanzare</w:t>
            </w:r>
            <w:proofErr w:type="spellEnd"/>
            <w:r>
              <w:t xml:space="preserve"> ales </w:t>
            </w:r>
          </w:p>
        </w:tc>
      </w:tr>
      <w:tr w:rsidR="00131FFF" w:rsidRPr="006F38DB" w14:paraId="5242F13B" w14:textId="77777777" w:rsidTr="00CB5CB6">
        <w:tc>
          <w:tcPr>
            <w:tcW w:w="450" w:type="dxa"/>
          </w:tcPr>
          <w:p w14:paraId="1B405CD7" w14:textId="77777777" w:rsidR="00131FFF" w:rsidRDefault="00131FFF" w:rsidP="00CB5CB6">
            <w:pPr>
              <w:pStyle w:val="Checkbox"/>
            </w:pPr>
          </w:p>
        </w:tc>
        <w:sdt>
          <w:sdtPr>
            <w:id w:val="183833440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0F366718" w14:textId="77777777" w:rsidR="00131FFF" w:rsidRDefault="00131FFF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351DC608" w14:textId="38FE3515" w:rsidR="00131FFF" w:rsidRPr="006F38DB" w:rsidRDefault="00131FFF" w:rsidP="00CB5CB6">
            <w:pPr>
              <w:pStyle w:val="ListNumber2"/>
            </w:pPr>
            <w:r>
              <w:t xml:space="preserve">Direct </w:t>
            </w:r>
          </w:p>
        </w:tc>
      </w:tr>
      <w:tr w:rsidR="00131FFF" w:rsidRPr="006F38DB" w14:paraId="1180C597" w14:textId="77777777" w:rsidTr="00CB5CB6">
        <w:tc>
          <w:tcPr>
            <w:tcW w:w="450" w:type="dxa"/>
          </w:tcPr>
          <w:p w14:paraId="6D2D337B" w14:textId="77777777" w:rsidR="00131FFF" w:rsidRDefault="00131FFF" w:rsidP="00CB5CB6">
            <w:pPr>
              <w:pStyle w:val="Checkbox"/>
            </w:pPr>
          </w:p>
        </w:tc>
        <w:sdt>
          <w:sdtPr>
            <w:id w:val="-157519818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7A1CE7B9" w14:textId="77777777" w:rsidR="00131FFF" w:rsidRDefault="00131FFF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170" w:type="dxa"/>
          </w:tcPr>
          <w:p w14:paraId="41F28FBB" w14:textId="46BAB630" w:rsidR="00131FFF" w:rsidRPr="006F38DB" w:rsidRDefault="00131FFF" w:rsidP="00CB5CB6">
            <w:pPr>
              <w:pStyle w:val="ListNumber2"/>
            </w:pPr>
            <w:r>
              <w:t>Indirect</w:t>
            </w:r>
          </w:p>
        </w:tc>
      </w:tr>
    </w:tbl>
    <w:p w14:paraId="002D77CC" w14:textId="77777777" w:rsidR="009355C2" w:rsidRDefault="009355C2" w:rsidP="009355C2"/>
    <w:p w14:paraId="6B59812F" w14:textId="73950A5D" w:rsidR="00685B4E" w:rsidRPr="00685B4E" w:rsidRDefault="00417057" w:rsidP="009355C2">
      <w:pPr>
        <w:pStyle w:val="Heading1"/>
      </w:pPr>
      <w:proofErr w:type="spellStart"/>
      <w:r>
        <w:t>Activitati</w:t>
      </w:r>
      <w:proofErr w:type="spellEnd"/>
      <w:r>
        <w:t xml:space="preserve"> </w:t>
      </w:r>
      <w:proofErr w:type="spellStart"/>
      <w:r>
        <w:t>cheie</w:t>
      </w:r>
      <w:proofErr w:type="spellEnd"/>
      <w:r>
        <w:t xml:space="preserve"> – </w:t>
      </w:r>
      <w:proofErr w:type="spellStart"/>
      <w:r>
        <w:t>ce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fac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inceput</w:t>
      </w:r>
      <w:proofErr w:type="spellEnd"/>
      <w:r>
        <w:t xml:space="preserve">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A67285" w14:paraId="7B8E5751" w14:textId="77777777" w:rsidTr="00794847">
        <w:trPr>
          <w:trHeight w:val="297"/>
        </w:trPr>
        <w:sdt>
          <w:sdtPr>
            <w:id w:val="211778473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3BDCB21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03269E2A" w14:textId="1BD37AB4" w:rsidR="00A67285" w:rsidRPr="0078010D" w:rsidRDefault="00417057" w:rsidP="0078010D">
            <w:pPr>
              <w:pStyle w:val="ListNumber"/>
              <w:numPr>
                <w:ilvl w:val="0"/>
                <w:numId w:val="42"/>
              </w:numPr>
            </w:pPr>
            <w:r>
              <w:t xml:space="preserve">Development </w:t>
            </w:r>
          </w:p>
        </w:tc>
      </w:tr>
      <w:tr w:rsidR="00A67285" w14:paraId="0AB27747" w14:textId="77777777" w:rsidTr="00794847">
        <w:sdt>
          <w:sdtPr>
            <w:id w:val="-146456935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1EB8C91F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32087D0F" w14:textId="5488706F" w:rsidR="00A67285" w:rsidRPr="0078010D" w:rsidRDefault="00417057" w:rsidP="0078010D">
            <w:pPr>
              <w:pStyle w:val="ListNumber"/>
            </w:pPr>
            <w:r>
              <w:t xml:space="preserve">Engagement </w:t>
            </w:r>
          </w:p>
        </w:tc>
      </w:tr>
      <w:tr w:rsidR="00A67285" w14:paraId="779F8963" w14:textId="77777777" w:rsidTr="00794847">
        <w:sdt>
          <w:sdtPr>
            <w:id w:val="164323135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B969590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5AF4AD0C" w14:textId="6CEE9921" w:rsidR="00A67285" w:rsidRPr="0078010D" w:rsidRDefault="00417057" w:rsidP="0078010D">
            <w:pPr>
              <w:pStyle w:val="ListNumber"/>
            </w:pPr>
            <w:r>
              <w:t xml:space="preserve">Delivery </w:t>
            </w:r>
          </w:p>
        </w:tc>
      </w:tr>
    </w:tbl>
    <w:p w14:paraId="61324AA4" w14:textId="75558EDA" w:rsidR="00685B4E" w:rsidRPr="00685B4E" w:rsidRDefault="00417057" w:rsidP="006F38DB">
      <w:pPr>
        <w:pStyle w:val="Heading1"/>
      </w:pPr>
      <w:proofErr w:type="spellStart"/>
      <w:r>
        <w:t>Resurse</w:t>
      </w:r>
      <w:proofErr w:type="spellEnd"/>
      <w:r>
        <w:t xml:space="preserve"> </w:t>
      </w:r>
      <w:proofErr w:type="spellStart"/>
      <w:r>
        <w:t>cheie</w:t>
      </w:r>
      <w:proofErr w:type="spellEnd"/>
      <w:r>
        <w:t xml:space="preserve">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417057" w14:paraId="3FA41DC8" w14:textId="77777777" w:rsidTr="00794847">
        <w:sdt>
          <w:sdtPr>
            <w:id w:val="2375979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663320F6" w14:textId="4265DEA7" w:rsidR="00417057" w:rsidRDefault="00417057" w:rsidP="00417057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52847C5F" w14:textId="0DF032D4" w:rsidR="00417057" w:rsidRPr="006F38DB" w:rsidRDefault="00417057" w:rsidP="00417057">
            <w:pPr>
              <w:pStyle w:val="ListNumber"/>
            </w:pPr>
            <w:r>
              <w:t xml:space="preserve">Development </w:t>
            </w:r>
          </w:p>
        </w:tc>
      </w:tr>
      <w:tr w:rsidR="00417057" w14:paraId="0E371AFE" w14:textId="77777777" w:rsidTr="00794847">
        <w:sdt>
          <w:sdtPr>
            <w:id w:val="69520814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16175042" w14:textId="27CC76A1" w:rsidR="00417057" w:rsidRDefault="00417057" w:rsidP="00417057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176EBC36" w14:textId="2F1499AB" w:rsidR="00417057" w:rsidRPr="006F38DB" w:rsidRDefault="00417057" w:rsidP="00417057">
            <w:pPr>
              <w:pStyle w:val="ListNumber"/>
            </w:pPr>
            <w:r>
              <w:t xml:space="preserve">Engagement </w:t>
            </w:r>
          </w:p>
        </w:tc>
      </w:tr>
      <w:tr w:rsidR="00417057" w14:paraId="7B93B9AF" w14:textId="77777777" w:rsidTr="00794847">
        <w:sdt>
          <w:sdtPr>
            <w:id w:val="-106595490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73133EAA" w14:textId="7C605D4B" w:rsidR="00417057" w:rsidRDefault="00417057" w:rsidP="00417057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4457E908" w14:textId="39AB6E5A" w:rsidR="00417057" w:rsidRPr="006F38DB" w:rsidRDefault="00417057" w:rsidP="00417057">
            <w:pPr>
              <w:pStyle w:val="ListNumber"/>
            </w:pPr>
            <w:r>
              <w:t xml:space="preserve">Delivery </w:t>
            </w:r>
          </w:p>
        </w:tc>
      </w:tr>
    </w:tbl>
    <w:p w14:paraId="6D477059" w14:textId="0C3AB2A4" w:rsidR="009355C2" w:rsidRDefault="009355C2" w:rsidP="009355C2"/>
    <w:p w14:paraId="42E3F9BF" w14:textId="77777777" w:rsidR="00417057" w:rsidRDefault="00417057" w:rsidP="009355C2"/>
    <w:p w14:paraId="68ADF73F" w14:textId="3E50743E" w:rsidR="00685B4E" w:rsidRDefault="00417057" w:rsidP="006F38DB">
      <w:pPr>
        <w:pStyle w:val="Heading1"/>
      </w:pPr>
      <w:proofErr w:type="spellStart"/>
      <w:r>
        <w:t>Parteneri</w:t>
      </w:r>
      <w:proofErr w:type="spellEnd"/>
      <w:r>
        <w:t xml:space="preserve"> </w:t>
      </w:r>
      <w:proofErr w:type="spellStart"/>
      <w:r>
        <w:t>strategici</w:t>
      </w:r>
      <w:proofErr w:type="spellEnd"/>
      <w:r>
        <w:t xml:space="preserve">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417057" w14:paraId="730FE4F3" w14:textId="77777777" w:rsidTr="00794847">
        <w:trPr>
          <w:trHeight w:val="297"/>
        </w:trPr>
        <w:sdt>
          <w:sdtPr>
            <w:id w:val="-84100305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74F321E5" w14:textId="1177FBCE" w:rsidR="00417057" w:rsidRDefault="00417057" w:rsidP="00417057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2E68519E" w14:textId="06015EDD" w:rsidR="00417057" w:rsidRPr="00207A17" w:rsidRDefault="00417057" w:rsidP="00417057">
            <w:pPr>
              <w:pStyle w:val="ListNumber"/>
              <w:numPr>
                <w:ilvl w:val="0"/>
                <w:numId w:val="44"/>
              </w:numPr>
            </w:pPr>
            <w:r>
              <w:t xml:space="preserve">Development </w:t>
            </w:r>
          </w:p>
        </w:tc>
      </w:tr>
      <w:tr w:rsidR="00417057" w14:paraId="15C97F2C" w14:textId="77777777" w:rsidTr="00794847">
        <w:sdt>
          <w:sdtPr>
            <w:id w:val="200069528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43CF3437" w14:textId="21A73886" w:rsidR="00417057" w:rsidRDefault="00417057" w:rsidP="00417057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7F12F838" w14:textId="00CC3C7A" w:rsidR="00417057" w:rsidRPr="003639D2" w:rsidRDefault="00417057" w:rsidP="00417057">
            <w:pPr>
              <w:pStyle w:val="ListNumber"/>
            </w:pPr>
            <w:r>
              <w:t xml:space="preserve">Engagement </w:t>
            </w:r>
          </w:p>
        </w:tc>
      </w:tr>
      <w:tr w:rsidR="00417057" w14:paraId="33C9D55D" w14:textId="77777777" w:rsidTr="00794847">
        <w:sdt>
          <w:sdtPr>
            <w:id w:val="98257929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6E207427" w14:textId="3B726D7D" w:rsidR="00417057" w:rsidRDefault="00417057" w:rsidP="00417057">
                <w:pPr>
                  <w:pStyle w:val="Checkbox"/>
                  <w:keepNext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6E14ECB5" w14:textId="213770D4" w:rsidR="00417057" w:rsidRPr="00207A17" w:rsidRDefault="00417057" w:rsidP="00417057">
            <w:pPr>
              <w:pStyle w:val="ListNumber"/>
              <w:keepNext/>
            </w:pPr>
            <w:r>
              <w:t xml:space="preserve">Delivery </w:t>
            </w:r>
          </w:p>
        </w:tc>
      </w:tr>
    </w:tbl>
    <w:p w14:paraId="6D558AD7" w14:textId="33C0871D" w:rsidR="00685B4E" w:rsidRDefault="00417057" w:rsidP="002955AB">
      <w:pPr>
        <w:pStyle w:val="Heading1"/>
      </w:pPr>
      <w:proofErr w:type="spellStart"/>
      <w:r>
        <w:t>Costuri</w:t>
      </w:r>
      <w:proofErr w:type="spellEnd"/>
      <w:r>
        <w:t xml:space="preserve"> - </w:t>
      </w:r>
      <w:proofErr w:type="spellStart"/>
      <w:r>
        <w:t>cheltuieli</w:t>
      </w:r>
      <w:proofErr w:type="spellEnd"/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A67285" w14:paraId="7D2112E2" w14:textId="77777777" w:rsidTr="00794847">
        <w:trPr>
          <w:trHeight w:val="297"/>
        </w:trPr>
        <w:sdt>
          <w:sdtPr>
            <w:id w:val="-131849197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5BC47BB" w14:textId="77777777" w:rsidR="00A67285" w:rsidRP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23187A85" w14:textId="6C2DAF8C" w:rsidR="00A67285" w:rsidRPr="002955AB" w:rsidRDefault="00417057" w:rsidP="00A67285">
            <w:pPr>
              <w:pStyle w:val="ListNumber"/>
              <w:numPr>
                <w:ilvl w:val="0"/>
                <w:numId w:val="45"/>
              </w:numPr>
            </w:pPr>
            <w:proofErr w:type="spellStart"/>
            <w:r>
              <w:t>Costuri</w:t>
            </w:r>
            <w:proofErr w:type="spellEnd"/>
            <w:r>
              <w:t xml:space="preserve"> fixe </w:t>
            </w:r>
          </w:p>
        </w:tc>
      </w:tr>
      <w:tr w:rsidR="00A67285" w14:paraId="53527AA8" w14:textId="77777777" w:rsidTr="00794847">
        <w:sdt>
          <w:sdtPr>
            <w:id w:val="171222493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8DE6EBF" w14:textId="77777777" w:rsidR="00A67285" w:rsidRP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084B7EF7" w14:textId="7B8D8E93" w:rsidR="00A67285" w:rsidRPr="002955AB" w:rsidRDefault="00417057" w:rsidP="00A67285">
            <w:pPr>
              <w:pStyle w:val="ListNumber"/>
            </w:pPr>
            <w:proofErr w:type="spellStart"/>
            <w:r>
              <w:t>Costuri</w:t>
            </w:r>
            <w:proofErr w:type="spellEnd"/>
            <w:r>
              <w:t xml:space="preserve"> </w:t>
            </w:r>
            <w:proofErr w:type="spellStart"/>
            <w:r>
              <w:t>variabile</w:t>
            </w:r>
            <w:proofErr w:type="spellEnd"/>
          </w:p>
        </w:tc>
      </w:tr>
    </w:tbl>
    <w:p w14:paraId="48136252" w14:textId="5A6391D5" w:rsidR="00417057" w:rsidRDefault="00417057" w:rsidP="00417057">
      <w:pPr>
        <w:pStyle w:val="Heading1"/>
      </w:pPr>
      <w:proofErr w:type="spellStart"/>
      <w:r>
        <w:t>Venituri</w:t>
      </w:r>
      <w:proofErr w:type="spellEnd"/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417057" w14:paraId="5E8797C7" w14:textId="77777777" w:rsidTr="00CB5CB6">
        <w:trPr>
          <w:trHeight w:val="297"/>
        </w:trPr>
        <w:sdt>
          <w:sdtPr>
            <w:id w:val="118517004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2AAFB670" w14:textId="77777777" w:rsidR="00417057" w:rsidRPr="00A67285" w:rsidRDefault="00417057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31F6A794" w14:textId="6E3CF4C4" w:rsidR="00417057" w:rsidRPr="002955AB" w:rsidRDefault="00417057" w:rsidP="00CB5CB6">
            <w:pPr>
              <w:pStyle w:val="ListNumber"/>
              <w:numPr>
                <w:ilvl w:val="0"/>
                <w:numId w:val="45"/>
              </w:numPr>
            </w:pPr>
            <w:proofErr w:type="spellStart"/>
            <w:r>
              <w:t>Cos</w:t>
            </w:r>
            <w:r>
              <w:t>tul</w:t>
            </w:r>
            <w:proofErr w:type="spellEnd"/>
            <w:r>
              <w:t xml:space="preserve"> de </w:t>
            </w:r>
            <w:proofErr w:type="spellStart"/>
            <w:r>
              <w:t>vanzare</w:t>
            </w:r>
            <w:proofErr w:type="spellEnd"/>
            <w:r>
              <w:t xml:space="preserve"> al </w:t>
            </w:r>
            <w:proofErr w:type="spellStart"/>
            <w:r>
              <w:t>produsului</w:t>
            </w:r>
            <w:proofErr w:type="spellEnd"/>
            <w:r>
              <w:t xml:space="preserve"> </w:t>
            </w:r>
          </w:p>
        </w:tc>
      </w:tr>
      <w:tr w:rsidR="00417057" w14:paraId="0F65A80A" w14:textId="77777777" w:rsidTr="00CB5CB6">
        <w:tc>
          <w:tcPr>
            <w:tcW w:w="450" w:type="dxa"/>
          </w:tcPr>
          <w:p w14:paraId="12D6A448" w14:textId="724CDB82" w:rsidR="00417057" w:rsidRPr="00A67285" w:rsidRDefault="00BE6B30" w:rsidP="00CB5CB6">
            <w:pPr>
              <w:pStyle w:val="Checkbox"/>
            </w:pPr>
            <w:r>
              <w:sym w:font="Wingdings 2" w:char="F050"/>
            </w:r>
          </w:p>
        </w:tc>
        <w:tc>
          <w:tcPr>
            <w:tcW w:w="9620" w:type="dxa"/>
          </w:tcPr>
          <w:p w14:paraId="4F6922B7" w14:textId="2B7BE8C4" w:rsidR="00BE6B30" w:rsidRPr="002955AB" w:rsidRDefault="00417057" w:rsidP="00BE6B30">
            <w:pPr>
              <w:pStyle w:val="ListNumber"/>
            </w:pPr>
            <w:proofErr w:type="spellStart"/>
            <w:r>
              <w:t>Numar</w:t>
            </w:r>
            <w:proofErr w:type="spellEnd"/>
            <w:r>
              <w:t xml:space="preserve"> estimate de </w:t>
            </w:r>
            <w:proofErr w:type="spellStart"/>
            <w:r>
              <w:t>bucati</w:t>
            </w:r>
            <w:proofErr w:type="spellEnd"/>
            <w:r>
              <w:t xml:space="preserve"> care </w:t>
            </w:r>
            <w:proofErr w:type="spellStart"/>
            <w:r>
              <w:t>vor</w:t>
            </w:r>
            <w:proofErr w:type="spellEnd"/>
            <w:r>
              <w:t xml:space="preserve"> fi </w:t>
            </w:r>
            <w:proofErr w:type="spellStart"/>
            <w:r>
              <w:t>vandute</w:t>
            </w:r>
            <w:proofErr w:type="spellEnd"/>
          </w:p>
        </w:tc>
      </w:tr>
    </w:tbl>
    <w:p w14:paraId="550FF937" w14:textId="13EEAA89" w:rsidR="00BE6B30" w:rsidRDefault="00BE6B30" w:rsidP="00BE6B30">
      <w:pPr>
        <w:pStyle w:val="Heading1"/>
      </w:pPr>
      <w:proofErr w:type="spellStart"/>
      <w:r>
        <w:t>Sustenabilitate</w:t>
      </w:r>
      <w:proofErr w:type="spellEnd"/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BE6B30" w14:paraId="7FE868E2" w14:textId="77777777" w:rsidTr="00CB5CB6">
        <w:trPr>
          <w:trHeight w:val="297"/>
        </w:trPr>
        <w:sdt>
          <w:sdtPr>
            <w:id w:val="32055653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60D89702" w14:textId="77777777" w:rsidR="00BE6B30" w:rsidRPr="00A67285" w:rsidRDefault="00BE6B30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7026145F" w14:textId="4303E1A6" w:rsidR="00BE6B30" w:rsidRPr="002955AB" w:rsidRDefault="00BE6B30" w:rsidP="00CB5CB6">
            <w:pPr>
              <w:pStyle w:val="ListNumber"/>
              <w:numPr>
                <w:ilvl w:val="0"/>
                <w:numId w:val="45"/>
              </w:numPr>
            </w:pPr>
            <w:proofErr w:type="spellStart"/>
            <w:r>
              <w:t>Sustenabilitate</w:t>
            </w:r>
            <w:proofErr w:type="spellEnd"/>
            <w:r>
              <w:t xml:space="preserve"> </w:t>
            </w:r>
            <w:proofErr w:type="spellStart"/>
            <w:r>
              <w:t>sociala</w:t>
            </w:r>
            <w:proofErr w:type="spellEnd"/>
            <w:r>
              <w:t xml:space="preserve"> </w:t>
            </w:r>
            <w:r>
              <w:t xml:space="preserve"> </w:t>
            </w:r>
          </w:p>
        </w:tc>
      </w:tr>
      <w:tr w:rsidR="00BE6B30" w14:paraId="7A996074" w14:textId="77777777" w:rsidTr="00CB5CB6">
        <w:sdt>
          <w:sdtPr>
            <w:id w:val="-194752430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120CA75B" w14:textId="77777777" w:rsidR="00BE6B30" w:rsidRPr="00A67285" w:rsidRDefault="00BE6B30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0A7D0E47" w14:textId="6113DB9E" w:rsidR="00BE6B30" w:rsidRPr="002955AB" w:rsidRDefault="00BE6B30" w:rsidP="00CB5CB6">
            <w:pPr>
              <w:pStyle w:val="ListNumber"/>
            </w:pPr>
            <w:r>
              <w:t xml:space="preserve">Initiative de </w:t>
            </w:r>
            <w:proofErr w:type="spellStart"/>
            <w:r>
              <w:t>protectia</w:t>
            </w:r>
            <w:proofErr w:type="spellEnd"/>
            <w:r>
              <w:t xml:space="preserve"> a </w:t>
            </w:r>
            <w:proofErr w:type="spellStart"/>
            <w:r>
              <w:t>mediului</w:t>
            </w:r>
            <w:proofErr w:type="spellEnd"/>
            <w:r>
              <w:t xml:space="preserve"> </w:t>
            </w:r>
          </w:p>
        </w:tc>
      </w:tr>
    </w:tbl>
    <w:p w14:paraId="31881184" w14:textId="3A6953BA" w:rsidR="00BE6B30" w:rsidRDefault="00BE6B30" w:rsidP="00BE6B30">
      <w:pPr>
        <w:pStyle w:val="Heading1"/>
      </w:pPr>
      <w:proofErr w:type="spellStart"/>
      <w:r>
        <w:t>Testare</w:t>
      </w:r>
      <w:proofErr w:type="spellEnd"/>
      <w:r>
        <w:t xml:space="preserve"> </w:t>
      </w:r>
      <w:proofErr w:type="spellStart"/>
      <w:r>
        <w:t>ipotezelor</w:t>
      </w:r>
      <w:proofErr w:type="spellEnd"/>
      <w:r>
        <w:t xml:space="preserve"> </w:t>
      </w:r>
    </w:p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BE6B30" w14:paraId="0829F206" w14:textId="77777777" w:rsidTr="00CB5CB6">
        <w:trPr>
          <w:trHeight w:val="297"/>
        </w:trPr>
        <w:sdt>
          <w:sdtPr>
            <w:id w:val="-33237492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4C14C4AD" w14:textId="77777777" w:rsidR="00BE6B30" w:rsidRPr="00A67285" w:rsidRDefault="00BE6B30" w:rsidP="00CB5CB6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53CA04E0" w14:textId="3BCA3E86" w:rsidR="00BE6B30" w:rsidRPr="002955AB" w:rsidRDefault="00BE6B30" w:rsidP="00CB5CB6">
            <w:pPr>
              <w:pStyle w:val="ListNumber"/>
              <w:numPr>
                <w:ilvl w:val="0"/>
                <w:numId w:val="45"/>
              </w:numPr>
            </w:pPr>
            <w:proofErr w:type="spellStart"/>
            <w:r>
              <w:t>Observatie</w:t>
            </w:r>
            <w:proofErr w:type="spellEnd"/>
            <w:r>
              <w:t xml:space="preserve"> </w:t>
            </w:r>
            <w:proofErr w:type="spellStart"/>
            <w:r>
              <w:t>directa</w:t>
            </w:r>
            <w:proofErr w:type="spellEnd"/>
          </w:p>
        </w:tc>
      </w:tr>
      <w:tr w:rsidR="00BE6B30" w14:paraId="7F893291" w14:textId="77777777" w:rsidTr="00CB5CB6">
        <w:tc>
          <w:tcPr>
            <w:tcW w:w="450" w:type="dxa"/>
          </w:tcPr>
          <w:p w14:paraId="4C369231" w14:textId="44D931C6" w:rsidR="00BE6B30" w:rsidRPr="00A67285" w:rsidRDefault="00BE6B30" w:rsidP="00CB5CB6">
            <w:pPr>
              <w:pStyle w:val="Checkbox"/>
            </w:pPr>
            <w:r>
              <w:sym w:font="Wingdings 2" w:char="F050"/>
            </w:r>
          </w:p>
        </w:tc>
        <w:tc>
          <w:tcPr>
            <w:tcW w:w="9620" w:type="dxa"/>
          </w:tcPr>
          <w:p w14:paraId="64933C9D" w14:textId="4427FA41" w:rsidR="00BE6B30" w:rsidRPr="002955AB" w:rsidRDefault="00BE6B30" w:rsidP="00BE6B30">
            <w:pPr>
              <w:pStyle w:val="ListNumber"/>
            </w:pPr>
            <w:proofErr w:type="spellStart"/>
            <w:r>
              <w:t>Cercetare</w:t>
            </w:r>
            <w:proofErr w:type="spellEnd"/>
            <w:r>
              <w:t xml:space="preserve"> on-line </w:t>
            </w:r>
          </w:p>
        </w:tc>
      </w:tr>
      <w:tr w:rsidR="00BE6B30" w:rsidRPr="002955AB" w14:paraId="4DBAF49F" w14:textId="77777777" w:rsidTr="00BE6B30">
        <w:sdt>
          <w:sdtPr>
            <w:id w:val="147194901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567DFCF6" w14:textId="77777777" w:rsidR="00BE6B30" w:rsidRPr="00A67285" w:rsidRDefault="00BE6B30" w:rsidP="00CB5CB6">
                <w:pPr>
                  <w:pStyle w:val="Checkbox"/>
                </w:pPr>
                <w:r w:rsidRPr="00BE6B30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3A5E4647" w14:textId="304CCEAE" w:rsidR="00BE6B30" w:rsidRPr="002955AB" w:rsidRDefault="00FB4626" w:rsidP="00CB5CB6">
            <w:pPr>
              <w:pStyle w:val="ListNumber"/>
              <w:numPr>
                <w:ilvl w:val="0"/>
                <w:numId w:val="45"/>
              </w:numPr>
            </w:pPr>
            <w:proofErr w:type="spellStart"/>
            <w:r>
              <w:t>Conversatii</w:t>
            </w:r>
            <w:proofErr w:type="spellEnd"/>
            <w:r>
              <w:t xml:space="preserve"> / </w:t>
            </w:r>
            <w:proofErr w:type="spellStart"/>
            <w:r>
              <w:t>Interviuri</w:t>
            </w:r>
            <w:proofErr w:type="spellEnd"/>
            <w:r>
              <w:t xml:space="preserve"> </w:t>
            </w:r>
          </w:p>
        </w:tc>
      </w:tr>
      <w:tr w:rsidR="00BE6B30" w:rsidRPr="002955AB" w14:paraId="5B61D03C" w14:textId="77777777" w:rsidTr="00BE6B30">
        <w:sdt>
          <w:sdtPr>
            <w:id w:val="169657486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Content>
            <w:tc>
              <w:tcPr>
                <w:tcW w:w="450" w:type="dxa"/>
              </w:tcPr>
              <w:p w14:paraId="18476802" w14:textId="77777777" w:rsidR="00BE6B30" w:rsidRPr="00A67285" w:rsidRDefault="00BE6B30" w:rsidP="00CB5CB6">
                <w:pPr>
                  <w:pStyle w:val="Checkbox"/>
                </w:pPr>
                <w:r w:rsidRPr="00BE6B30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tc>
          <w:tcPr>
            <w:tcW w:w="9620" w:type="dxa"/>
          </w:tcPr>
          <w:p w14:paraId="066DCBF4" w14:textId="6632A70A" w:rsidR="00BE6B30" w:rsidRDefault="00FB4626" w:rsidP="00CB5CB6">
            <w:pPr>
              <w:pStyle w:val="ListNumber"/>
            </w:pPr>
            <w:proofErr w:type="spellStart"/>
            <w:r>
              <w:t>Prototipuri</w:t>
            </w:r>
            <w:proofErr w:type="spellEnd"/>
            <w:r>
              <w:t xml:space="preserve"> / MVP </w:t>
            </w:r>
          </w:p>
          <w:p w14:paraId="3D35FE19" w14:textId="77777777" w:rsidR="00BE6B30" w:rsidRPr="002955AB" w:rsidRDefault="00BE6B30" w:rsidP="00BE6B30">
            <w:pPr>
              <w:pStyle w:val="ListNumber"/>
              <w:numPr>
                <w:ilvl w:val="0"/>
                <w:numId w:val="0"/>
              </w:numPr>
              <w:ind w:left="360" w:hanging="360"/>
            </w:pPr>
          </w:p>
        </w:tc>
      </w:tr>
    </w:tbl>
    <w:p w14:paraId="4F52B91D" w14:textId="77777777" w:rsidR="00417057" w:rsidRPr="005854DB" w:rsidRDefault="00417057" w:rsidP="002955AB"/>
    <w:sectPr w:rsidR="00417057" w:rsidRPr="005854DB" w:rsidSect="00A67285">
      <w:headerReference w:type="default" r:id="rId11"/>
      <w:footerReference w:type="default" r:id="rId12"/>
      <w:headerReference w:type="first" r:id="rId13"/>
      <w:footerReference w:type="first" r:id="rId14"/>
      <w:pgSz w:w="12240" w:h="15840" w:code="1"/>
      <w:pgMar w:top="720" w:right="1080" w:bottom="720" w:left="1080" w:header="648" w:footer="4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149543" w14:textId="77777777" w:rsidR="00F873A9" w:rsidRDefault="00F873A9" w:rsidP="005A20E2">
      <w:pPr>
        <w:spacing w:after="0"/>
      </w:pPr>
      <w:r>
        <w:separator/>
      </w:r>
    </w:p>
    <w:p w14:paraId="57AF0255" w14:textId="77777777" w:rsidR="00F873A9" w:rsidRDefault="00F873A9"/>
    <w:p w14:paraId="6FF94C4B" w14:textId="77777777" w:rsidR="00F873A9" w:rsidRDefault="00F873A9" w:rsidP="009B4773"/>
    <w:p w14:paraId="49F0DC25" w14:textId="77777777" w:rsidR="00F873A9" w:rsidRDefault="00F873A9" w:rsidP="00513832"/>
  </w:endnote>
  <w:endnote w:type="continuationSeparator" w:id="0">
    <w:p w14:paraId="322FF31A" w14:textId="77777777" w:rsidR="00F873A9" w:rsidRDefault="00F873A9" w:rsidP="005A20E2">
      <w:pPr>
        <w:spacing w:after="0"/>
      </w:pPr>
      <w:r>
        <w:continuationSeparator/>
      </w:r>
    </w:p>
    <w:p w14:paraId="748E0409" w14:textId="77777777" w:rsidR="00F873A9" w:rsidRDefault="00F873A9"/>
    <w:p w14:paraId="073DB413" w14:textId="77777777" w:rsidR="00F873A9" w:rsidRDefault="00F873A9" w:rsidP="009B4773"/>
    <w:p w14:paraId="6531F878" w14:textId="77777777" w:rsidR="00F873A9" w:rsidRDefault="00F873A9" w:rsidP="0051383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D34915" w14:textId="77777777" w:rsidR="00B57756" w:rsidRPr="003639D2" w:rsidRDefault="00B57756" w:rsidP="003639D2">
    <w:pPr>
      <w:pStyle w:val="Footer"/>
    </w:pPr>
    <w:r w:rsidRPr="003639D2">
      <w:tab/>
    </w:r>
    <w:r w:rsidRPr="003639D2">
      <w:fldChar w:fldCharType="begin"/>
    </w:r>
    <w:r w:rsidRPr="003639D2">
      <w:instrText xml:space="preserve"> PAGE   \* MERGEFORMAT </w:instrText>
    </w:r>
    <w:r w:rsidRPr="003639D2">
      <w:fldChar w:fldCharType="separate"/>
    </w:r>
    <w:r w:rsidRPr="003639D2">
      <w:t>1</w:t>
    </w:r>
    <w:r w:rsidRPr="003639D2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0C82B8" w14:textId="77777777" w:rsidR="005854DB" w:rsidRPr="00F8411A" w:rsidRDefault="005854DB" w:rsidP="005854DB">
    <w:pPr>
      <w:pStyle w:val="Footer"/>
    </w:pPr>
    <w:r w:rsidRPr="00F8411A">
      <w:tab/>
    </w:r>
    <w:r w:rsidRPr="00F8411A">
      <w:fldChar w:fldCharType="begin"/>
    </w:r>
    <w:r w:rsidRPr="00F8411A">
      <w:instrText xml:space="preserve"> PAGE   \* MERGEFORMAT </w:instrText>
    </w:r>
    <w:r w:rsidRPr="00F8411A">
      <w:fldChar w:fldCharType="separate"/>
    </w:r>
    <w:r>
      <w:t>2</w:t>
    </w:r>
    <w:r w:rsidRPr="00F8411A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AF09871" w14:textId="77777777" w:rsidR="00F873A9" w:rsidRDefault="00F873A9" w:rsidP="005A20E2">
      <w:pPr>
        <w:spacing w:after="0"/>
      </w:pPr>
      <w:r>
        <w:separator/>
      </w:r>
    </w:p>
    <w:p w14:paraId="7B1520F5" w14:textId="77777777" w:rsidR="00F873A9" w:rsidRDefault="00F873A9"/>
    <w:p w14:paraId="749E4538" w14:textId="77777777" w:rsidR="00F873A9" w:rsidRDefault="00F873A9" w:rsidP="009B4773"/>
    <w:p w14:paraId="76D27D09" w14:textId="77777777" w:rsidR="00F873A9" w:rsidRDefault="00F873A9" w:rsidP="00513832"/>
  </w:footnote>
  <w:footnote w:type="continuationSeparator" w:id="0">
    <w:p w14:paraId="04D370D0" w14:textId="77777777" w:rsidR="00F873A9" w:rsidRDefault="00F873A9" w:rsidP="005A20E2">
      <w:pPr>
        <w:spacing w:after="0"/>
      </w:pPr>
      <w:r>
        <w:continuationSeparator/>
      </w:r>
    </w:p>
    <w:p w14:paraId="3E9B855F" w14:textId="77777777" w:rsidR="00F873A9" w:rsidRDefault="00F873A9"/>
    <w:p w14:paraId="6F5874FC" w14:textId="77777777" w:rsidR="00F873A9" w:rsidRDefault="00F873A9" w:rsidP="009B4773"/>
    <w:p w14:paraId="2F8CE1D5" w14:textId="77777777" w:rsidR="00F873A9" w:rsidRDefault="00F873A9" w:rsidP="0051383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6C6FA7" w14:textId="36890D7B" w:rsidR="003639D2" w:rsidRPr="003639D2" w:rsidRDefault="00F873A9" w:rsidP="003639D2">
    <w:pPr>
      <w:pStyle w:val="Header1"/>
    </w:pPr>
    <w:sdt>
      <w:sdtPr>
        <w:alias w:val="Title"/>
        <w:tag w:val=""/>
        <w:id w:val="-611985797"/>
        <w:placeholder>
          <w:docPart w:val="01896BA0C52044DD905AB6852B6B705E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15:appearance w15:val="hidden"/>
        <w:text/>
      </w:sdtPr>
      <w:sdtEndPr/>
      <w:sdtContent>
        <w:r w:rsidR="002B33AA">
          <w:t xml:space="preserve">Link Academy - </w:t>
        </w:r>
      </w:sdtContent>
    </w:sdt>
  </w:p>
  <w:p w14:paraId="74045D17" w14:textId="77777777" w:rsidR="005854DB" w:rsidRPr="005854DB" w:rsidRDefault="00F873A9" w:rsidP="003D6AFD">
    <w:pPr>
      <w:pStyle w:val="Header"/>
    </w:pPr>
    <w:sdt>
      <w:sdtPr>
        <w:alias w:val="Subtitle"/>
        <w:tag w:val=""/>
        <w:id w:val="-2023313307"/>
        <w:placeholder>
          <w:docPart w:val="BE6E9D341EB54DCC91569EDE5B933411"/>
        </w:placeholder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15:appearance w15:val="hidden"/>
        <w:text/>
      </w:sdtPr>
      <w:sdtEndPr/>
      <w:sdtContent>
        <w:r w:rsidR="003D6AFD" w:rsidRPr="003D6AFD">
          <w:t>Startup Checklist</w:t>
        </w:r>
      </w:sdtContent>
    </w:sdt>
    <w:r w:rsidR="003D6AFD" w:rsidRPr="003D6AFD">
      <w:t xml:space="preserve"> </w:t>
    </w:r>
    <w:r w:rsidR="005854DB">
      <w:rPr>
        <w:noProof/>
      </w:rPr>
      <mc:AlternateContent>
        <mc:Choice Requires="wps">
          <w:drawing>
            <wp:anchor distT="45720" distB="45720" distL="114300" distR="114300" simplePos="0" relativeHeight="251696128" behindDoc="1" locked="0" layoutInCell="1" allowOverlap="1" wp14:anchorId="5CC546E4" wp14:editId="173D894C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058400" cy="1143000"/>
              <wp:effectExtent l="0" t="0" r="0" b="0"/>
              <wp:wrapNone/>
              <wp:docPr id="1" name="Text Box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58400" cy="1143000"/>
                      </a:xfrm>
                      <a:prstGeom prst="rect">
                        <a:avLst/>
                      </a:prstGeom>
                      <a:solidFill>
                        <a:srgbClr val="107082">
                          <a:alpha val="14902"/>
                        </a:srgb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6EDAE2D" w14:textId="77777777" w:rsidR="005854DB" w:rsidRDefault="005854DB" w:rsidP="0003123C"/>
                      </w:txbxContent>
                    </wps:txbx>
                    <wps:bodyPr rot="0" vert="horz" wrap="square" lIns="720000" tIns="28800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C546E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&quot;&quot;" style="position:absolute;margin-left:0;margin-top:0;width:11in;height:90pt;z-index:-251620352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" fillcolor="#107082" stroked="f">
              <v:fill opacity="9766f"/>
              <v:textbox inset="20mm,8mm">
                <w:txbxContent>
                  <w:p w14:paraId="36EDAE2D" w14:textId="77777777" w:rsidR="005854DB" w:rsidRDefault="005854DB" w:rsidP="0003123C"/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4D9DEB" w14:textId="77777777" w:rsidR="005854DB" w:rsidRDefault="005C7E0C" w:rsidP="00A67285">
    <w:pPr>
      <w:pStyle w:val="Header"/>
      <w:spacing w:after="0"/>
    </w:pPr>
    <w:r>
      <w:rPr>
        <w:noProof/>
      </w:rPr>
      <w:drawing>
        <wp:anchor distT="0" distB="0" distL="114300" distR="114300" simplePos="0" relativeHeight="251698176" behindDoc="1" locked="0" layoutInCell="1" allowOverlap="1" wp14:anchorId="2EC8F4BD" wp14:editId="6E61BF1D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836408" cy="2286000"/>
          <wp:effectExtent l="0" t="0" r="0" b="0"/>
          <wp:wrapNone/>
          <wp:docPr id="193" name="Picture 193" descr="Group of people discuss someth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ttyImages-696273168_super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8192" t="47708" r="26358" b="28055"/>
                  <a:stretch/>
                </pic:blipFill>
                <pic:spPr bwMode="auto">
                  <a:xfrm>
                    <a:off x="0" y="0"/>
                    <a:ext cx="7836408" cy="228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3C2855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3"/>
    <w:multiLevelType w:val="singleLevel"/>
    <w:tmpl w:val="8E049D40"/>
    <w:lvl w:ilvl="0">
      <w:start w:val="1"/>
      <w:numFmt w:val="bullet"/>
      <w:pStyle w:val="ListBullet2"/>
      <w:lvlText w:val="o"/>
      <w:lvlJc w:val="left"/>
      <w:pPr>
        <w:ind w:left="720" w:hanging="360"/>
      </w:pPr>
      <w:rPr>
        <w:rFonts w:ascii="Courier New" w:hAnsi="Courier New" w:cs="Courier New" w:hint="default"/>
        <w:color w:val="107082" w:themeColor="accent2"/>
      </w:rPr>
    </w:lvl>
  </w:abstractNum>
  <w:abstractNum w:abstractNumId="2" w15:restartNumberingAfterBreak="0">
    <w:nsid w:val="FFFFFF88"/>
    <w:multiLevelType w:val="singleLevel"/>
    <w:tmpl w:val="EE34F5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DA2A00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0E91F2A"/>
    <w:multiLevelType w:val="hybridMultilevel"/>
    <w:tmpl w:val="6DC0BC34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10675B0"/>
    <w:multiLevelType w:val="hybridMultilevel"/>
    <w:tmpl w:val="442A5648"/>
    <w:lvl w:ilvl="0" w:tplc="A4946864">
      <w:start w:val="1"/>
      <w:numFmt w:val="bullet"/>
      <w:pStyle w:val="Graphbullet4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21B0354"/>
    <w:multiLevelType w:val="hybridMultilevel"/>
    <w:tmpl w:val="0464C5E2"/>
    <w:lvl w:ilvl="0" w:tplc="13A87BB0">
      <w:start w:val="1"/>
      <w:numFmt w:val="bullet"/>
      <w:pStyle w:val="Graphbullet3"/>
      <w:lvlText w:val=""/>
      <w:lvlJc w:val="left"/>
      <w:pPr>
        <w:ind w:left="720" w:hanging="360"/>
      </w:pPr>
      <w:rPr>
        <w:rFonts w:ascii="Symbol" w:hAnsi="Symbol" w:hint="default"/>
        <w:color w:val="EC7216" w:themeColor="accent6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2F059C5"/>
    <w:multiLevelType w:val="hybridMultilevel"/>
    <w:tmpl w:val="117894FC"/>
    <w:lvl w:ilvl="0" w:tplc="3060231A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3A86343"/>
    <w:multiLevelType w:val="hybridMultilevel"/>
    <w:tmpl w:val="DCAC3568"/>
    <w:lvl w:ilvl="0" w:tplc="2AFA433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6533D15"/>
    <w:multiLevelType w:val="hybridMultilevel"/>
    <w:tmpl w:val="C234D8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0" w15:restartNumberingAfterBreak="0">
    <w:nsid w:val="09941A06"/>
    <w:multiLevelType w:val="hybridMultilevel"/>
    <w:tmpl w:val="3CB430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B62834"/>
    <w:multiLevelType w:val="hybridMultilevel"/>
    <w:tmpl w:val="C08C66B0"/>
    <w:lvl w:ilvl="0" w:tplc="CFD2494C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566B04"/>
    <w:multiLevelType w:val="hybridMultilevel"/>
    <w:tmpl w:val="7E7A932C"/>
    <w:lvl w:ilvl="0" w:tplc="7B3058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21DA16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107082" w:themeColor="accent2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920324"/>
    <w:multiLevelType w:val="hybridMultilevel"/>
    <w:tmpl w:val="6AF83516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4832639"/>
    <w:multiLevelType w:val="hybridMultilevel"/>
    <w:tmpl w:val="B2560376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A277AFC"/>
    <w:multiLevelType w:val="hybridMultilevel"/>
    <w:tmpl w:val="251E707C"/>
    <w:lvl w:ilvl="0" w:tplc="C7BC33B2">
      <w:start w:val="1"/>
      <w:numFmt w:val="bullet"/>
      <w:pStyle w:val="Graphbullet"/>
      <w:lvlText w:val=""/>
      <w:lvlJc w:val="left"/>
      <w:pPr>
        <w:ind w:left="720" w:hanging="360"/>
      </w:pPr>
      <w:rPr>
        <w:rFonts w:ascii="Symbol" w:hAnsi="Symbol" w:hint="default"/>
        <w:color w:val="054854" w:themeColor="accent3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DB6146"/>
    <w:multiLevelType w:val="hybridMultilevel"/>
    <w:tmpl w:val="1DF0CA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7B872C6"/>
    <w:multiLevelType w:val="hybridMultilevel"/>
    <w:tmpl w:val="B2560376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9448EF"/>
    <w:multiLevelType w:val="hybridMultilevel"/>
    <w:tmpl w:val="A92A2166"/>
    <w:lvl w:ilvl="0" w:tplc="A4583C36">
      <w:start w:val="1"/>
      <w:numFmt w:val="bullet"/>
      <w:pStyle w:val="Graphbullet2"/>
      <w:lvlText w:val=""/>
      <w:lvlJc w:val="left"/>
      <w:pPr>
        <w:ind w:left="720" w:hanging="360"/>
      </w:pPr>
      <w:rPr>
        <w:rFonts w:ascii="Symbol" w:hAnsi="Symbol" w:hint="default"/>
        <w:color w:val="F99927" w:themeColor="accent5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E867BE"/>
    <w:multiLevelType w:val="hybridMultilevel"/>
    <w:tmpl w:val="80663A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E331351"/>
    <w:multiLevelType w:val="hybridMultilevel"/>
    <w:tmpl w:val="72966E82"/>
    <w:lvl w:ilvl="0" w:tplc="2AFA433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E5A7391"/>
    <w:multiLevelType w:val="hybridMultilevel"/>
    <w:tmpl w:val="7F52F3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1CF1929"/>
    <w:multiLevelType w:val="hybridMultilevel"/>
    <w:tmpl w:val="BB04402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21351B2"/>
    <w:multiLevelType w:val="hybridMultilevel"/>
    <w:tmpl w:val="C2A2360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D344304">
      <w:start w:val="1"/>
      <w:numFmt w:val="bullet"/>
      <w:lvlText w:val="o"/>
      <w:lvlJc w:val="center"/>
      <w:pPr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30B7AF6"/>
    <w:multiLevelType w:val="hybridMultilevel"/>
    <w:tmpl w:val="F46C53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E6C7223"/>
    <w:multiLevelType w:val="hybridMultilevel"/>
    <w:tmpl w:val="D6FABF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F8F198D"/>
    <w:multiLevelType w:val="hybridMultilevel"/>
    <w:tmpl w:val="03680CDA"/>
    <w:lvl w:ilvl="0" w:tplc="8376AAF6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92013B8"/>
    <w:multiLevelType w:val="hybridMultilevel"/>
    <w:tmpl w:val="7BF042D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F425193"/>
    <w:multiLevelType w:val="hybridMultilevel"/>
    <w:tmpl w:val="2B4662AC"/>
    <w:lvl w:ilvl="0" w:tplc="F27AD30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28C1828"/>
    <w:multiLevelType w:val="multilevel"/>
    <w:tmpl w:val="00E80A22"/>
    <w:lvl w:ilvl="0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  <w:b/>
        <w:color w:val="107082" w:themeColor="accent2"/>
        <w:u w:color="F0CDA1" w:themeColor="accent1"/>
      </w:rPr>
    </w:lvl>
    <w:lvl w:ilvl="1">
      <w:start w:val="1"/>
      <w:numFmt w:val="lowerLetter"/>
      <w:pStyle w:val="ListNumber2"/>
      <w:lvlText w:val="%2."/>
      <w:lvlJc w:val="left"/>
      <w:pPr>
        <w:ind w:left="360" w:hanging="360"/>
      </w:pPr>
      <w:rPr>
        <w:rFonts w:hint="default"/>
        <w:color w:val="107082" w:themeColor="accent2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F92F8B"/>
    <w:multiLevelType w:val="hybridMultilevel"/>
    <w:tmpl w:val="4552D1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A2926AB"/>
    <w:multiLevelType w:val="hybridMultilevel"/>
    <w:tmpl w:val="74EAD57A"/>
    <w:lvl w:ilvl="0" w:tplc="21DA163A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color w:val="107082" w:themeColor="accent2"/>
        <w:u w:color="F0CDA1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26156C"/>
    <w:multiLevelType w:val="hybridMultilevel"/>
    <w:tmpl w:val="C656764A"/>
    <w:lvl w:ilvl="0" w:tplc="9020A65A">
      <w:start w:val="1"/>
      <w:numFmt w:val="decimal"/>
      <w:lvlText w:val="%1."/>
      <w:lvlJc w:val="left"/>
      <w:pPr>
        <w:ind w:left="121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D02171"/>
    <w:multiLevelType w:val="hybridMultilevel"/>
    <w:tmpl w:val="68700A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6FE6E66"/>
    <w:multiLevelType w:val="hybridMultilevel"/>
    <w:tmpl w:val="040A30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DB023C"/>
    <w:multiLevelType w:val="hybridMultilevel"/>
    <w:tmpl w:val="02829B4A"/>
    <w:lvl w:ilvl="0" w:tplc="CB6ECA12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1F4F44"/>
    <w:multiLevelType w:val="hybridMultilevel"/>
    <w:tmpl w:val="7F5EAAF0"/>
    <w:lvl w:ilvl="0" w:tplc="302A11E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961309"/>
    <w:multiLevelType w:val="hybridMultilevel"/>
    <w:tmpl w:val="C656764A"/>
    <w:lvl w:ilvl="0" w:tplc="9020A65A">
      <w:start w:val="1"/>
      <w:numFmt w:val="decimal"/>
      <w:lvlText w:val="%1."/>
      <w:lvlJc w:val="left"/>
      <w:pPr>
        <w:ind w:left="121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101D07"/>
    <w:multiLevelType w:val="hybridMultilevel"/>
    <w:tmpl w:val="79DC4B2A"/>
    <w:lvl w:ilvl="0" w:tplc="124C5DAE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36"/>
  </w:num>
  <w:num w:numId="3">
    <w:abstractNumId w:val="17"/>
  </w:num>
  <w:num w:numId="4">
    <w:abstractNumId w:val="26"/>
  </w:num>
  <w:num w:numId="5">
    <w:abstractNumId w:val="14"/>
  </w:num>
  <w:num w:numId="6">
    <w:abstractNumId w:val="8"/>
  </w:num>
  <w:num w:numId="7">
    <w:abstractNumId w:val="35"/>
  </w:num>
  <w:num w:numId="8">
    <w:abstractNumId w:val="13"/>
  </w:num>
  <w:num w:numId="9">
    <w:abstractNumId w:val="37"/>
  </w:num>
  <w:num w:numId="10">
    <w:abstractNumId w:val="32"/>
  </w:num>
  <w:num w:numId="11">
    <w:abstractNumId w:val="4"/>
  </w:num>
  <w:num w:numId="12">
    <w:abstractNumId w:val="11"/>
  </w:num>
  <w:num w:numId="13">
    <w:abstractNumId w:val="16"/>
  </w:num>
  <w:num w:numId="14">
    <w:abstractNumId w:val="25"/>
  </w:num>
  <w:num w:numId="15">
    <w:abstractNumId w:val="20"/>
  </w:num>
  <w:num w:numId="16">
    <w:abstractNumId w:val="7"/>
  </w:num>
  <w:num w:numId="17">
    <w:abstractNumId w:val="27"/>
  </w:num>
  <w:num w:numId="18">
    <w:abstractNumId w:val="38"/>
  </w:num>
  <w:num w:numId="19">
    <w:abstractNumId w:val="10"/>
  </w:num>
  <w:num w:numId="20">
    <w:abstractNumId w:val="30"/>
  </w:num>
  <w:num w:numId="21">
    <w:abstractNumId w:val="12"/>
  </w:num>
  <w:num w:numId="22">
    <w:abstractNumId w:val="22"/>
  </w:num>
  <w:num w:numId="23">
    <w:abstractNumId w:val="24"/>
  </w:num>
  <w:num w:numId="24">
    <w:abstractNumId w:val="19"/>
  </w:num>
  <w:num w:numId="25">
    <w:abstractNumId w:val="23"/>
  </w:num>
  <w:num w:numId="26">
    <w:abstractNumId w:val="9"/>
  </w:num>
  <w:num w:numId="27">
    <w:abstractNumId w:val="33"/>
  </w:num>
  <w:num w:numId="28">
    <w:abstractNumId w:val="15"/>
  </w:num>
  <w:num w:numId="29">
    <w:abstractNumId w:val="6"/>
  </w:num>
  <w:num w:numId="30">
    <w:abstractNumId w:val="18"/>
  </w:num>
  <w:num w:numId="31">
    <w:abstractNumId w:val="5"/>
  </w:num>
  <w:num w:numId="32">
    <w:abstractNumId w:val="29"/>
  </w:num>
  <w:num w:numId="33">
    <w:abstractNumId w:val="31"/>
  </w:num>
  <w:num w:numId="34">
    <w:abstractNumId w:val="3"/>
  </w:num>
  <w:num w:numId="35">
    <w:abstractNumId w:val="1"/>
  </w:num>
  <w:num w:numId="36">
    <w:abstractNumId w:val="2"/>
  </w:num>
  <w:num w:numId="37">
    <w:abstractNumId w:val="0"/>
  </w:num>
  <w:num w:numId="38">
    <w:abstractNumId w:val="34"/>
  </w:num>
  <w:num w:numId="3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33AA"/>
    <w:rsid w:val="0000092E"/>
    <w:rsid w:val="00012A83"/>
    <w:rsid w:val="00017C3C"/>
    <w:rsid w:val="00021F2E"/>
    <w:rsid w:val="00026EAE"/>
    <w:rsid w:val="0003123C"/>
    <w:rsid w:val="00032A10"/>
    <w:rsid w:val="00043FFE"/>
    <w:rsid w:val="00044074"/>
    <w:rsid w:val="0004430C"/>
    <w:rsid w:val="00066DE2"/>
    <w:rsid w:val="00077931"/>
    <w:rsid w:val="00084E91"/>
    <w:rsid w:val="000900B6"/>
    <w:rsid w:val="000A649E"/>
    <w:rsid w:val="000A7626"/>
    <w:rsid w:val="000B2D28"/>
    <w:rsid w:val="000B5DA2"/>
    <w:rsid w:val="000C1C28"/>
    <w:rsid w:val="000C5872"/>
    <w:rsid w:val="000E0979"/>
    <w:rsid w:val="000E1544"/>
    <w:rsid w:val="000F47C0"/>
    <w:rsid w:val="001155CE"/>
    <w:rsid w:val="001225D9"/>
    <w:rsid w:val="0012403E"/>
    <w:rsid w:val="00124370"/>
    <w:rsid w:val="00131FFF"/>
    <w:rsid w:val="00160392"/>
    <w:rsid w:val="00164319"/>
    <w:rsid w:val="001A5429"/>
    <w:rsid w:val="001D1C22"/>
    <w:rsid w:val="001E11F1"/>
    <w:rsid w:val="001E1E58"/>
    <w:rsid w:val="001E6318"/>
    <w:rsid w:val="00206719"/>
    <w:rsid w:val="00207A17"/>
    <w:rsid w:val="00217DEB"/>
    <w:rsid w:val="00240312"/>
    <w:rsid w:val="00247B17"/>
    <w:rsid w:val="00252E4A"/>
    <w:rsid w:val="002642A8"/>
    <w:rsid w:val="002955AB"/>
    <w:rsid w:val="002A137B"/>
    <w:rsid w:val="002B33AA"/>
    <w:rsid w:val="0031130D"/>
    <w:rsid w:val="00314A6F"/>
    <w:rsid w:val="00334394"/>
    <w:rsid w:val="00347AF5"/>
    <w:rsid w:val="00360F98"/>
    <w:rsid w:val="00362478"/>
    <w:rsid w:val="003639D2"/>
    <w:rsid w:val="00374421"/>
    <w:rsid w:val="00396BA9"/>
    <w:rsid w:val="003A1203"/>
    <w:rsid w:val="003B5758"/>
    <w:rsid w:val="003C01B2"/>
    <w:rsid w:val="003D59A7"/>
    <w:rsid w:val="003D6AFD"/>
    <w:rsid w:val="003E78A7"/>
    <w:rsid w:val="003F0714"/>
    <w:rsid w:val="003F13B0"/>
    <w:rsid w:val="003F5F4A"/>
    <w:rsid w:val="00403423"/>
    <w:rsid w:val="00417057"/>
    <w:rsid w:val="004262DD"/>
    <w:rsid w:val="0042646F"/>
    <w:rsid w:val="00435096"/>
    <w:rsid w:val="004411FB"/>
    <w:rsid w:val="00443212"/>
    <w:rsid w:val="00453491"/>
    <w:rsid w:val="00493EC0"/>
    <w:rsid w:val="00495909"/>
    <w:rsid w:val="004B5251"/>
    <w:rsid w:val="004C0453"/>
    <w:rsid w:val="004C432D"/>
    <w:rsid w:val="004C7B3E"/>
    <w:rsid w:val="00513832"/>
    <w:rsid w:val="00526C37"/>
    <w:rsid w:val="00533047"/>
    <w:rsid w:val="00567626"/>
    <w:rsid w:val="00577B45"/>
    <w:rsid w:val="005854DB"/>
    <w:rsid w:val="005919AF"/>
    <w:rsid w:val="005A20E2"/>
    <w:rsid w:val="005B6A1A"/>
    <w:rsid w:val="005C7E0C"/>
    <w:rsid w:val="005D2146"/>
    <w:rsid w:val="005F6388"/>
    <w:rsid w:val="006329E1"/>
    <w:rsid w:val="00633E73"/>
    <w:rsid w:val="00655308"/>
    <w:rsid w:val="00664450"/>
    <w:rsid w:val="00685B4E"/>
    <w:rsid w:val="006936EB"/>
    <w:rsid w:val="006B048A"/>
    <w:rsid w:val="006B2383"/>
    <w:rsid w:val="006C4D5C"/>
    <w:rsid w:val="006D0144"/>
    <w:rsid w:val="006E3FC8"/>
    <w:rsid w:val="006F38DB"/>
    <w:rsid w:val="007157EF"/>
    <w:rsid w:val="0073670F"/>
    <w:rsid w:val="00740FCE"/>
    <w:rsid w:val="00753E67"/>
    <w:rsid w:val="0078010D"/>
    <w:rsid w:val="00784AB5"/>
    <w:rsid w:val="007B17C4"/>
    <w:rsid w:val="007B1F5A"/>
    <w:rsid w:val="007B3AB6"/>
    <w:rsid w:val="007B5AFF"/>
    <w:rsid w:val="007C136F"/>
    <w:rsid w:val="007C5AF4"/>
    <w:rsid w:val="007D40E3"/>
    <w:rsid w:val="007D5767"/>
    <w:rsid w:val="007F793B"/>
    <w:rsid w:val="00813EC8"/>
    <w:rsid w:val="00817F8C"/>
    <w:rsid w:val="0082491D"/>
    <w:rsid w:val="00831BD0"/>
    <w:rsid w:val="0083428B"/>
    <w:rsid w:val="00876F99"/>
    <w:rsid w:val="008820B3"/>
    <w:rsid w:val="00886169"/>
    <w:rsid w:val="0089410F"/>
    <w:rsid w:val="008965F6"/>
    <w:rsid w:val="008A2B5E"/>
    <w:rsid w:val="008D3386"/>
    <w:rsid w:val="008F704C"/>
    <w:rsid w:val="0090206C"/>
    <w:rsid w:val="00902998"/>
    <w:rsid w:val="00912C1B"/>
    <w:rsid w:val="0092125E"/>
    <w:rsid w:val="00924319"/>
    <w:rsid w:val="009355C2"/>
    <w:rsid w:val="00952A7A"/>
    <w:rsid w:val="00974BF8"/>
    <w:rsid w:val="009A3B33"/>
    <w:rsid w:val="009A45A0"/>
    <w:rsid w:val="009B35B5"/>
    <w:rsid w:val="009B3A56"/>
    <w:rsid w:val="009B4773"/>
    <w:rsid w:val="009D2556"/>
    <w:rsid w:val="00A371D8"/>
    <w:rsid w:val="00A630FD"/>
    <w:rsid w:val="00A67285"/>
    <w:rsid w:val="00A74908"/>
    <w:rsid w:val="00A91213"/>
    <w:rsid w:val="00A960DC"/>
    <w:rsid w:val="00AA29B1"/>
    <w:rsid w:val="00AA387F"/>
    <w:rsid w:val="00AA66D7"/>
    <w:rsid w:val="00AC3653"/>
    <w:rsid w:val="00AE0241"/>
    <w:rsid w:val="00AE5008"/>
    <w:rsid w:val="00B12D81"/>
    <w:rsid w:val="00B26302"/>
    <w:rsid w:val="00B37B3B"/>
    <w:rsid w:val="00B44C47"/>
    <w:rsid w:val="00B57756"/>
    <w:rsid w:val="00B57F4F"/>
    <w:rsid w:val="00B7636D"/>
    <w:rsid w:val="00B80CF1"/>
    <w:rsid w:val="00BA2A38"/>
    <w:rsid w:val="00BA31C4"/>
    <w:rsid w:val="00BB02E6"/>
    <w:rsid w:val="00BB132C"/>
    <w:rsid w:val="00BD0C60"/>
    <w:rsid w:val="00BE6B30"/>
    <w:rsid w:val="00C17BCF"/>
    <w:rsid w:val="00C3246A"/>
    <w:rsid w:val="00C65564"/>
    <w:rsid w:val="00CA61D8"/>
    <w:rsid w:val="00CD1D98"/>
    <w:rsid w:val="00CF1267"/>
    <w:rsid w:val="00D13200"/>
    <w:rsid w:val="00D26769"/>
    <w:rsid w:val="00D27AF8"/>
    <w:rsid w:val="00D6543F"/>
    <w:rsid w:val="00D74E0C"/>
    <w:rsid w:val="00D8068C"/>
    <w:rsid w:val="00D94688"/>
    <w:rsid w:val="00DA2D18"/>
    <w:rsid w:val="00DB5A2E"/>
    <w:rsid w:val="00DC0528"/>
    <w:rsid w:val="00DC1104"/>
    <w:rsid w:val="00DC7466"/>
    <w:rsid w:val="00DC7E1C"/>
    <w:rsid w:val="00DE65A2"/>
    <w:rsid w:val="00DF2DCC"/>
    <w:rsid w:val="00E01D0E"/>
    <w:rsid w:val="00E16215"/>
    <w:rsid w:val="00E31650"/>
    <w:rsid w:val="00E35169"/>
    <w:rsid w:val="00E53724"/>
    <w:rsid w:val="00E552C8"/>
    <w:rsid w:val="00E75006"/>
    <w:rsid w:val="00E84350"/>
    <w:rsid w:val="00E85863"/>
    <w:rsid w:val="00E91AE4"/>
    <w:rsid w:val="00EA431D"/>
    <w:rsid w:val="00EC4BCD"/>
    <w:rsid w:val="00F217D3"/>
    <w:rsid w:val="00F33F5E"/>
    <w:rsid w:val="00F60840"/>
    <w:rsid w:val="00F75B86"/>
    <w:rsid w:val="00F77933"/>
    <w:rsid w:val="00F8411A"/>
    <w:rsid w:val="00F873A9"/>
    <w:rsid w:val="00FB1673"/>
    <w:rsid w:val="00FB315C"/>
    <w:rsid w:val="00FB4626"/>
    <w:rsid w:val="00FC1405"/>
    <w:rsid w:val="00FF0913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F3F99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71D8"/>
    <w:pPr>
      <w:spacing w:before="120" w:after="120" w:line="288" w:lineRule="auto"/>
    </w:pPr>
    <w:rPr>
      <w:color w:val="595959" w:themeColor="text1" w:themeTint="A6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854DB"/>
    <w:pPr>
      <w:keepNext/>
      <w:keepLines/>
      <w:pBdr>
        <w:bottom w:val="single" w:sz="24" w:space="4" w:color="F0CDA1" w:themeColor="accent1"/>
      </w:pBdr>
      <w:spacing w:before="360"/>
      <w:outlineLvl w:val="0"/>
    </w:pPr>
    <w:rPr>
      <w:rFonts w:asciiTheme="majorHAnsi" w:eastAsiaTheme="majorEastAsia" w:hAnsiTheme="majorHAnsi" w:cstheme="majorBidi"/>
      <w:b/>
      <w:color w:val="107082" w:themeColor="accent2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664450"/>
    <w:pPr>
      <w:spacing w:line="240" w:lineRule="auto"/>
      <w:outlineLvl w:val="1"/>
    </w:pPr>
    <w:rPr>
      <w:rFonts w:asciiTheme="majorHAnsi" w:hAnsiTheme="majorHAnsi"/>
      <w:b/>
      <w:color w:val="D17406" w:themeColor="accent5" w:themeShade="BF"/>
      <w:sz w:val="40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1A542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AC6C1B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1A542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E29E4A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qFormat/>
    <w:rsid w:val="00A67285"/>
    <w:pPr>
      <w:tabs>
        <w:tab w:val="center" w:pos="4844"/>
        <w:tab w:val="right" w:pos="9689"/>
      </w:tabs>
      <w:spacing w:before="0" w:after="600"/>
    </w:pPr>
    <w:rPr>
      <w:rFonts w:cstheme="minorHAnsi"/>
      <w:i/>
      <w:color w:val="331D01"/>
    </w:rPr>
  </w:style>
  <w:style w:type="character" w:customStyle="1" w:styleId="HeaderChar">
    <w:name w:val="Header Char"/>
    <w:basedOn w:val="DefaultParagraphFont"/>
    <w:link w:val="Header"/>
    <w:uiPriority w:val="99"/>
    <w:rsid w:val="00A67285"/>
    <w:rPr>
      <w:rFonts w:cstheme="minorHAnsi"/>
      <w:i/>
      <w:color w:val="331D01"/>
      <w:sz w:val="24"/>
    </w:rPr>
  </w:style>
  <w:style w:type="paragraph" w:styleId="Footer">
    <w:name w:val="footer"/>
    <w:basedOn w:val="Normal"/>
    <w:link w:val="FooterChar"/>
    <w:uiPriority w:val="99"/>
    <w:rsid w:val="005C7E0C"/>
    <w:pPr>
      <w:pBdr>
        <w:top w:val="single" w:sz="8" w:space="1" w:color="64B2C1" w:themeColor="background2"/>
      </w:pBdr>
      <w:tabs>
        <w:tab w:val="right" w:pos="10080"/>
      </w:tabs>
      <w:spacing w:after="0" w:line="240" w:lineRule="auto"/>
    </w:pPr>
    <w:rPr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7E0C"/>
    <w:rPr>
      <w:color w:val="595959" w:themeColor="text1" w:themeTint="A6"/>
      <w:sz w:val="18"/>
    </w:rPr>
  </w:style>
  <w:style w:type="character" w:styleId="PlaceholderText">
    <w:name w:val="Placeholder Text"/>
    <w:basedOn w:val="DefaultParagraphFont"/>
    <w:uiPriority w:val="99"/>
    <w:semiHidden/>
    <w:rsid w:val="005A20E2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5854DB"/>
    <w:pPr>
      <w:spacing w:after="0"/>
      <w:contextualSpacing/>
      <w:jc w:val="center"/>
    </w:pPr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854DB"/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854DB"/>
    <w:pPr>
      <w:spacing w:after="0" w:line="240" w:lineRule="auto"/>
      <w:jc w:val="center"/>
    </w:pPr>
    <w:rPr>
      <w:rFonts w:eastAsiaTheme="minorEastAsia"/>
      <w:i/>
      <w:color w:val="FFFFFF" w:themeColor="background1"/>
      <w:spacing w:val="15"/>
      <w:sz w:val="44"/>
    </w:rPr>
  </w:style>
  <w:style w:type="character" w:customStyle="1" w:styleId="SubtitleChar">
    <w:name w:val="Subtitle Char"/>
    <w:basedOn w:val="DefaultParagraphFont"/>
    <w:link w:val="Subtitle"/>
    <w:uiPriority w:val="11"/>
    <w:rsid w:val="00A67285"/>
    <w:rPr>
      <w:rFonts w:eastAsiaTheme="minorEastAsia"/>
      <w:i/>
      <w:color w:val="FFFFFF" w:themeColor="background1"/>
      <w:spacing w:val="15"/>
      <w:sz w:val="44"/>
    </w:rPr>
  </w:style>
  <w:style w:type="character" w:customStyle="1" w:styleId="Heading1Char">
    <w:name w:val="Heading 1 Char"/>
    <w:basedOn w:val="DefaultParagraphFont"/>
    <w:link w:val="Heading1"/>
    <w:uiPriority w:val="9"/>
    <w:rsid w:val="005854DB"/>
    <w:rPr>
      <w:rFonts w:asciiTheme="majorHAnsi" w:eastAsiaTheme="majorEastAsia" w:hAnsiTheme="majorHAnsi" w:cstheme="majorBidi"/>
      <w:b/>
      <w:color w:val="107082" w:themeColor="accent2"/>
      <w:sz w:val="36"/>
      <w:szCs w:val="32"/>
    </w:rPr>
  </w:style>
  <w:style w:type="paragraph" w:customStyle="1" w:styleId="Default">
    <w:name w:val="Default"/>
    <w:semiHidden/>
    <w:rsid w:val="005D214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3">
    <w:name w:val="A3"/>
    <w:uiPriority w:val="99"/>
    <w:semiHidden/>
    <w:rsid w:val="005D2146"/>
    <w:rPr>
      <w:i/>
      <w:iCs/>
      <w:color w:val="545758"/>
      <w:sz w:val="28"/>
      <w:szCs w:val="28"/>
    </w:rPr>
  </w:style>
  <w:style w:type="paragraph" w:styleId="ListParagraph">
    <w:name w:val="List Paragraph"/>
    <w:basedOn w:val="Normal"/>
    <w:uiPriority w:val="34"/>
    <w:semiHidden/>
    <w:qFormat/>
    <w:rsid w:val="005D2146"/>
    <w:pPr>
      <w:ind w:left="720"/>
      <w:contextualSpacing/>
    </w:pPr>
  </w:style>
  <w:style w:type="character" w:styleId="SubtleEmphasis">
    <w:name w:val="Subtle Emphasis"/>
    <w:uiPriority w:val="19"/>
    <w:semiHidden/>
    <w:qFormat/>
    <w:rsid w:val="00A67285"/>
    <w:rPr>
      <w:rFonts w:asciiTheme="majorHAnsi" w:hAnsiTheme="majorHAnsi"/>
      <w:b/>
      <w:i/>
      <w:color w:val="107082" w:themeColor="accent2"/>
      <w:sz w:val="28"/>
    </w:rPr>
  </w:style>
  <w:style w:type="character" w:styleId="Emphasis">
    <w:name w:val="Emphasis"/>
    <w:uiPriority w:val="20"/>
    <w:semiHidden/>
    <w:qFormat/>
    <w:rsid w:val="00F33F5E"/>
    <w:rPr>
      <w:rFonts w:cstheme="minorHAnsi"/>
      <w:i/>
      <w:color w:val="331D01"/>
    </w:rPr>
  </w:style>
  <w:style w:type="character" w:styleId="IntenseEmphasis">
    <w:name w:val="Intense Emphasis"/>
    <w:uiPriority w:val="21"/>
    <w:semiHidden/>
    <w:qFormat/>
    <w:rsid w:val="00AE0241"/>
    <w:rPr>
      <w:color w:val="595959" w:themeColor="text1" w:themeTint="A6"/>
      <w:sz w:val="20"/>
    </w:rPr>
  </w:style>
  <w:style w:type="table" w:styleId="TableGrid">
    <w:name w:val="Table Grid"/>
    <w:basedOn w:val="TableNormal"/>
    <w:uiPriority w:val="39"/>
    <w:rsid w:val="000779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3047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047"/>
    <w:rPr>
      <w:rFonts w:ascii="Segoe UI" w:hAnsi="Segoe UI" w:cs="Segoe UI"/>
      <w:i/>
      <w:color w:val="595959" w:themeColor="text1" w:themeTint="A6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67285"/>
    <w:rPr>
      <w:rFonts w:asciiTheme="majorHAnsi" w:hAnsiTheme="majorHAnsi"/>
      <w:b/>
      <w:color w:val="D17406" w:themeColor="accent5" w:themeShade="BF"/>
      <w:sz w:val="40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47AF5"/>
    <w:rPr>
      <w:rFonts w:asciiTheme="majorHAnsi" w:eastAsiaTheme="majorEastAsia" w:hAnsiTheme="majorHAnsi" w:cstheme="majorBidi"/>
      <w:color w:val="AC6C1B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47AF5"/>
    <w:rPr>
      <w:rFonts w:asciiTheme="majorHAnsi" w:eastAsiaTheme="majorEastAsia" w:hAnsiTheme="majorHAnsi" w:cstheme="majorBidi"/>
      <w:i/>
      <w:iCs/>
      <w:color w:val="E29E4A" w:themeColor="accent1" w:themeShade="BF"/>
      <w:sz w:val="24"/>
    </w:rPr>
  </w:style>
  <w:style w:type="paragraph" w:styleId="TOCHeading">
    <w:name w:val="TOC Heading"/>
    <w:basedOn w:val="Normal"/>
    <w:next w:val="Normal"/>
    <w:uiPriority w:val="39"/>
    <w:semiHidden/>
    <w:qFormat/>
    <w:rsid w:val="00D94688"/>
    <w:pPr>
      <w:pBdr>
        <w:bottom w:val="single" w:sz="24" w:space="1" w:color="F0CDA1" w:themeColor="accent1"/>
      </w:pBdr>
    </w:pPr>
    <w:rPr>
      <w:rFonts w:asciiTheme="majorHAnsi" w:hAnsiTheme="majorHAnsi"/>
      <w:b/>
      <w:color w:val="107082" w:themeColor="accent2"/>
      <w:sz w:val="40"/>
    </w:rPr>
  </w:style>
  <w:style w:type="paragraph" w:styleId="TOC1">
    <w:name w:val="toc 1"/>
    <w:basedOn w:val="Normal"/>
    <w:next w:val="Normal"/>
    <w:autoRedefine/>
    <w:uiPriority w:val="39"/>
    <w:semiHidden/>
    <w:rsid w:val="001E1E58"/>
    <w:pPr>
      <w:spacing w:after="100"/>
    </w:pPr>
  </w:style>
  <w:style w:type="character" w:styleId="Hyperlink">
    <w:name w:val="Hyperlink"/>
    <w:basedOn w:val="DefaultParagraphFont"/>
    <w:uiPriority w:val="99"/>
    <w:semiHidden/>
    <w:rsid w:val="001E1E58"/>
    <w:rPr>
      <w:color w:val="000000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semiHidden/>
    <w:rsid w:val="00D94688"/>
    <w:pPr>
      <w:tabs>
        <w:tab w:val="right" w:leader="dot" w:pos="5256"/>
      </w:tabs>
      <w:spacing w:after="100"/>
      <w:ind w:left="360"/>
    </w:pPr>
  </w:style>
  <w:style w:type="character" w:styleId="CommentReference">
    <w:name w:val="annotation reference"/>
    <w:basedOn w:val="DefaultParagraphFont"/>
    <w:uiPriority w:val="99"/>
    <w:semiHidden/>
    <w:unhideWhenUsed/>
    <w:rsid w:val="007C136F"/>
    <w:rPr>
      <w:sz w:val="16"/>
      <w:szCs w:val="16"/>
    </w:rPr>
  </w:style>
  <w:style w:type="paragraph" w:styleId="NoSpacing">
    <w:name w:val="No Spacing"/>
    <w:uiPriority w:val="1"/>
    <w:semiHidden/>
    <w:qFormat/>
    <w:rsid w:val="009B35B5"/>
    <w:pPr>
      <w:spacing w:after="0" w:line="240" w:lineRule="auto"/>
    </w:pPr>
    <w:rPr>
      <w:i/>
      <w:color w:val="595959" w:themeColor="text1" w:themeTint="A6"/>
      <w:sz w:val="24"/>
    </w:rPr>
  </w:style>
  <w:style w:type="paragraph" w:styleId="ListBullet">
    <w:name w:val="List Bullet"/>
    <w:basedOn w:val="Normal"/>
    <w:uiPriority w:val="99"/>
    <w:semiHidden/>
    <w:rsid w:val="0003123C"/>
    <w:pPr>
      <w:numPr>
        <w:numId w:val="16"/>
      </w:numPr>
      <w:spacing w:before="0" w:after="200" w:line="276" w:lineRule="auto"/>
      <w:ind w:left="340" w:hanging="340"/>
    </w:pPr>
  </w:style>
  <w:style w:type="paragraph" w:styleId="ListNumber">
    <w:name w:val="List Number"/>
    <w:basedOn w:val="Normal"/>
    <w:uiPriority w:val="99"/>
    <w:qFormat/>
    <w:rsid w:val="00685B4E"/>
    <w:pPr>
      <w:numPr>
        <w:numId w:val="32"/>
      </w:numPr>
      <w:spacing w:before="0" w:line="276" w:lineRule="auto"/>
    </w:pPr>
  </w:style>
  <w:style w:type="character" w:styleId="Strong">
    <w:name w:val="Strong"/>
    <w:basedOn w:val="DefaultParagraphFont"/>
    <w:uiPriority w:val="22"/>
    <w:semiHidden/>
    <w:qFormat/>
    <w:rsid w:val="00BA31C4"/>
    <w:rPr>
      <w:b/>
      <w:bCs/>
    </w:rPr>
  </w:style>
  <w:style w:type="character" w:customStyle="1" w:styleId="Bold">
    <w:name w:val="Bold"/>
    <w:uiPriority w:val="1"/>
    <w:semiHidden/>
    <w:qFormat/>
    <w:rsid w:val="00BA31C4"/>
    <w:rPr>
      <w:b/>
      <w:bCs/>
    </w:rPr>
  </w:style>
  <w:style w:type="paragraph" w:styleId="ListBullet2">
    <w:name w:val="List Bullet 2"/>
    <w:basedOn w:val="Normal"/>
    <w:uiPriority w:val="99"/>
    <w:semiHidden/>
    <w:rsid w:val="00D27AF8"/>
    <w:pPr>
      <w:numPr>
        <w:numId w:val="35"/>
      </w:numPr>
      <w:spacing w:before="0"/>
    </w:pPr>
  </w:style>
  <w:style w:type="paragraph" w:customStyle="1" w:styleId="Graphheading1">
    <w:name w:val="Graph heading 1"/>
    <w:basedOn w:val="Normal"/>
    <w:semiHidden/>
    <w:qFormat/>
    <w:rsid w:val="008965F6"/>
    <w:pPr>
      <w:spacing w:after="60" w:line="240" w:lineRule="auto"/>
    </w:pPr>
    <w:rPr>
      <w:b/>
      <w:color w:val="054854" w:themeColor="accent3"/>
    </w:rPr>
  </w:style>
  <w:style w:type="paragraph" w:customStyle="1" w:styleId="Graphheading2">
    <w:name w:val="Graph heading 2"/>
    <w:basedOn w:val="Normal"/>
    <w:semiHidden/>
    <w:qFormat/>
    <w:rsid w:val="00664450"/>
    <w:pPr>
      <w:spacing w:after="60" w:line="240" w:lineRule="auto"/>
    </w:pPr>
    <w:rPr>
      <w:b/>
      <w:color w:val="F99927" w:themeColor="accent5"/>
    </w:rPr>
  </w:style>
  <w:style w:type="paragraph" w:customStyle="1" w:styleId="Graphheading3">
    <w:name w:val="Graph heading 3"/>
    <w:basedOn w:val="Normal"/>
    <w:semiHidden/>
    <w:qFormat/>
    <w:rsid w:val="00664450"/>
    <w:pPr>
      <w:spacing w:after="60" w:line="240" w:lineRule="auto"/>
    </w:pPr>
    <w:rPr>
      <w:b/>
      <w:color w:val="EC7216" w:themeColor="accent6"/>
    </w:rPr>
  </w:style>
  <w:style w:type="paragraph" w:customStyle="1" w:styleId="Graphheading4">
    <w:name w:val="Graph heading 4"/>
    <w:basedOn w:val="Normal"/>
    <w:semiHidden/>
    <w:qFormat/>
    <w:rsid w:val="008965F6"/>
    <w:pPr>
      <w:spacing w:after="60" w:line="240" w:lineRule="auto"/>
    </w:pPr>
    <w:rPr>
      <w:b/>
      <w:color w:val="107082" w:themeColor="accent2"/>
    </w:rPr>
  </w:style>
  <w:style w:type="paragraph" w:customStyle="1" w:styleId="Graphbullet">
    <w:name w:val="Graph bullet"/>
    <w:basedOn w:val="Normal"/>
    <w:semiHidden/>
    <w:qFormat/>
    <w:rsid w:val="008965F6"/>
    <w:pPr>
      <w:numPr>
        <w:numId w:val="28"/>
      </w:numPr>
      <w:spacing w:before="0" w:after="0" w:line="216" w:lineRule="auto"/>
      <w:ind w:left="284" w:hanging="284"/>
    </w:pPr>
    <w:rPr>
      <w:sz w:val="20"/>
    </w:rPr>
  </w:style>
  <w:style w:type="paragraph" w:customStyle="1" w:styleId="Graphbullet2">
    <w:name w:val="Graph bullet 2"/>
    <w:basedOn w:val="Normal"/>
    <w:semiHidden/>
    <w:qFormat/>
    <w:rsid w:val="008965F6"/>
    <w:pPr>
      <w:numPr>
        <w:numId w:val="30"/>
      </w:numPr>
      <w:spacing w:before="0" w:after="0" w:line="216" w:lineRule="auto"/>
      <w:ind w:left="284" w:hanging="284"/>
    </w:pPr>
    <w:rPr>
      <w:sz w:val="20"/>
    </w:rPr>
  </w:style>
  <w:style w:type="paragraph" w:customStyle="1" w:styleId="Graphbullet3">
    <w:name w:val="Graph bullet 3"/>
    <w:basedOn w:val="Normal"/>
    <w:semiHidden/>
    <w:qFormat/>
    <w:rsid w:val="008965F6"/>
    <w:pPr>
      <w:numPr>
        <w:numId w:val="29"/>
      </w:numPr>
      <w:spacing w:before="0" w:after="0" w:line="216" w:lineRule="auto"/>
      <w:ind w:left="284" w:hanging="284"/>
    </w:pPr>
    <w:rPr>
      <w:sz w:val="20"/>
    </w:rPr>
  </w:style>
  <w:style w:type="paragraph" w:customStyle="1" w:styleId="Graphbullet4">
    <w:name w:val="Graph bullet 4"/>
    <w:basedOn w:val="Normal"/>
    <w:semiHidden/>
    <w:qFormat/>
    <w:rsid w:val="008965F6"/>
    <w:pPr>
      <w:numPr>
        <w:numId w:val="31"/>
      </w:numPr>
      <w:spacing w:before="0" w:after="0" w:line="240" w:lineRule="auto"/>
      <w:ind w:left="284" w:hanging="284"/>
    </w:pPr>
    <w:rPr>
      <w:sz w:val="20"/>
    </w:rPr>
  </w:style>
  <w:style w:type="paragraph" w:customStyle="1" w:styleId="TableTextLarge">
    <w:name w:val="Table Text Large"/>
    <w:basedOn w:val="Normal"/>
    <w:semiHidden/>
    <w:qFormat/>
    <w:rsid w:val="00F77933"/>
    <w:pPr>
      <w:spacing w:before="0" w:after="0" w:line="240" w:lineRule="auto"/>
    </w:pPr>
    <w:rPr>
      <w:color w:val="2F2F2F"/>
      <w:sz w:val="18"/>
    </w:rPr>
  </w:style>
  <w:style w:type="paragraph" w:styleId="ListNumber2">
    <w:name w:val="List Number 2"/>
    <w:basedOn w:val="Normal"/>
    <w:uiPriority w:val="99"/>
    <w:qFormat/>
    <w:rsid w:val="00685B4E"/>
    <w:pPr>
      <w:numPr>
        <w:ilvl w:val="1"/>
        <w:numId w:val="32"/>
      </w:numPr>
      <w:spacing w:before="0" w:line="271" w:lineRule="auto"/>
    </w:pPr>
  </w:style>
  <w:style w:type="paragraph" w:customStyle="1" w:styleId="Checkbox">
    <w:name w:val="Checkbox"/>
    <w:basedOn w:val="Normal"/>
    <w:qFormat/>
    <w:rsid w:val="00A67285"/>
    <w:pPr>
      <w:spacing w:before="0" w:after="0"/>
    </w:pPr>
  </w:style>
  <w:style w:type="paragraph" w:customStyle="1" w:styleId="Header1">
    <w:name w:val="Header 1"/>
    <w:basedOn w:val="Normal"/>
    <w:next w:val="Normal"/>
    <w:link w:val="Header1Char"/>
    <w:uiPriority w:val="99"/>
    <w:qFormat/>
    <w:rsid w:val="003639D2"/>
    <w:pPr>
      <w:spacing w:before="0" w:after="0" w:line="240" w:lineRule="auto"/>
    </w:pPr>
    <w:rPr>
      <w:rFonts w:asciiTheme="majorHAnsi" w:hAnsiTheme="majorHAnsi"/>
      <w:b/>
      <w:caps/>
      <w:color w:val="107082" w:themeColor="accent2"/>
      <w:sz w:val="28"/>
    </w:rPr>
  </w:style>
  <w:style w:type="character" w:customStyle="1" w:styleId="Header1Char">
    <w:name w:val="Header 1 Char"/>
    <w:basedOn w:val="DefaultParagraphFont"/>
    <w:link w:val="Header1"/>
    <w:uiPriority w:val="99"/>
    <w:rsid w:val="00A371D8"/>
    <w:rPr>
      <w:rFonts w:asciiTheme="majorHAnsi" w:hAnsiTheme="majorHAnsi"/>
      <w:b/>
      <w:caps/>
      <w:color w:val="107082" w:themeColor="accent2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grancea\AppData\Roaming\Microsoft\Templates\Small%20business%20startup%20checklis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E328666B9C9B45878281A85AE0689D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6A56F-6B78-4DE3-B2E0-A6399D80FC4B}"/>
      </w:docPartPr>
      <w:docPartBody>
        <w:p w:rsidR="00000000" w:rsidRDefault="00946416">
          <w:pPr>
            <w:pStyle w:val="E328666B9C9B45878281A85AE0689D53"/>
          </w:pPr>
          <w:r w:rsidRPr="003639D2">
            <w:t>OFFICE</w:t>
          </w:r>
          <w:r w:rsidRPr="003639D2">
            <w:t>-BASED AGENCY</w:t>
          </w:r>
        </w:p>
      </w:docPartBody>
    </w:docPart>
    <w:docPart>
      <w:docPartPr>
        <w:name w:val="55B786E9F3EF48BF835D6F89A50ECC8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4E5B72-C22D-4471-A2A2-C473675E38A2}"/>
      </w:docPartPr>
      <w:docPartBody>
        <w:p w:rsidR="00000000" w:rsidRDefault="00946416">
          <w:pPr>
            <w:pStyle w:val="55B786E9F3EF48BF835D6F89A50ECC88"/>
          </w:pPr>
          <w:r w:rsidRPr="003639D2">
            <w:t>Startup Checklist</w:t>
          </w:r>
        </w:p>
      </w:docPartBody>
    </w:docPart>
    <w:docPart>
      <w:docPartPr>
        <w:name w:val="01896BA0C52044DD905AB6852B6B70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93F070-15DC-4FA5-B27F-DE83F735C771}"/>
      </w:docPartPr>
      <w:docPartBody>
        <w:p w:rsidR="00000000" w:rsidRDefault="00946416">
          <w:pPr>
            <w:pStyle w:val="01896BA0C52044DD905AB6852B6B705E"/>
          </w:pPr>
          <w:r w:rsidRPr="00207A17">
            <w:t xml:space="preserve">Let the local or regional press know you are opening and </w:t>
          </w:r>
          <w:r w:rsidRPr="00207A17">
            <w:t>when.</w:t>
          </w:r>
        </w:p>
      </w:docPartBody>
    </w:docPart>
    <w:docPart>
      <w:docPartPr>
        <w:name w:val="BE6E9D341EB54DCC91569EDE5B9334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DE9A11-F365-4623-972C-CD52409000C1}"/>
      </w:docPartPr>
      <w:docPartBody>
        <w:p w:rsidR="00000000" w:rsidRDefault="007B714B" w:rsidP="007B714B">
          <w:pPr>
            <w:pStyle w:val="BE6E9D341EB54DCC91569EDE5B933411"/>
          </w:pPr>
          <w:r w:rsidRPr="005C7E0C">
            <w:t>business cards,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714B"/>
    <w:rsid w:val="007B714B"/>
    <w:rsid w:val="00946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328666B9C9B45878281A85AE0689D53">
    <w:name w:val="E328666B9C9B45878281A85AE0689D53"/>
  </w:style>
  <w:style w:type="paragraph" w:customStyle="1" w:styleId="55B786E9F3EF48BF835D6F89A50ECC88">
    <w:name w:val="55B786E9F3EF48BF835D6F89A50ECC88"/>
  </w:style>
  <w:style w:type="paragraph" w:customStyle="1" w:styleId="8FB197DA386C40C3A41726A2E91DF6F5">
    <w:name w:val="8FB197DA386C40C3A41726A2E91DF6F5"/>
  </w:style>
  <w:style w:type="paragraph" w:customStyle="1" w:styleId="5710E86CC1B44435AD117AC58AF0D21A">
    <w:name w:val="5710E86CC1B44435AD117AC58AF0D21A"/>
  </w:style>
  <w:style w:type="paragraph" w:customStyle="1" w:styleId="0782A8E593C84CBFBBF179AAC442CA25">
    <w:name w:val="0782A8E593C84CBFBBF179AAC442CA25"/>
  </w:style>
  <w:style w:type="paragraph" w:customStyle="1" w:styleId="E3BFD091CBA74248BEC83A22B16AF0EC">
    <w:name w:val="E3BFD091CBA74248BEC83A22B16AF0EC"/>
  </w:style>
  <w:style w:type="paragraph" w:customStyle="1" w:styleId="AEDA5AAE294F4C94A9649F3366547CAD">
    <w:name w:val="AEDA5AAE294F4C94A9649F3366547CAD"/>
  </w:style>
  <w:style w:type="paragraph" w:customStyle="1" w:styleId="0FDDE490244443E5BB52711D28999CC5">
    <w:name w:val="0FDDE490244443E5BB52711D28999CC5"/>
  </w:style>
  <w:style w:type="paragraph" w:customStyle="1" w:styleId="DB92953C41DF4B83BAA961DC048078CC">
    <w:name w:val="DB92953C41DF4B83BAA961DC048078CC"/>
  </w:style>
  <w:style w:type="paragraph" w:customStyle="1" w:styleId="53AA510075B5414392B0E957B0D51FE7">
    <w:name w:val="53AA510075B5414392B0E957B0D51FE7"/>
  </w:style>
  <w:style w:type="paragraph" w:customStyle="1" w:styleId="5BBA3FAD73094CFBB9B6EA2DCB84FF31">
    <w:name w:val="5BBA3FAD73094CFBB9B6EA2DCB84FF31"/>
  </w:style>
  <w:style w:type="paragraph" w:customStyle="1" w:styleId="FB12AAF7F0A5493AAD4BA6D542229D8C">
    <w:name w:val="FB12AAF7F0A5493AAD4BA6D542229D8C"/>
  </w:style>
  <w:style w:type="paragraph" w:customStyle="1" w:styleId="FB96ECD1EB924480996C913B2664FAA3">
    <w:name w:val="FB96ECD1EB924480996C913B2664FAA3"/>
  </w:style>
  <w:style w:type="paragraph" w:customStyle="1" w:styleId="60EF601E5EF94CE6AE08CF656B0ECF87">
    <w:name w:val="60EF601E5EF94CE6AE08CF656B0ECF87"/>
  </w:style>
  <w:style w:type="paragraph" w:customStyle="1" w:styleId="2A8CBD8F5D3E414AAF120E605E4E3D1F">
    <w:name w:val="2A8CBD8F5D3E414AAF120E605E4E3D1F"/>
  </w:style>
  <w:style w:type="paragraph" w:customStyle="1" w:styleId="DA199605C2C14684B8348EAB041920E5">
    <w:name w:val="DA199605C2C14684B8348EAB041920E5"/>
  </w:style>
  <w:style w:type="paragraph" w:customStyle="1" w:styleId="8DB77CA8C0094EF3BA631023E40D0ABF">
    <w:name w:val="8DB77CA8C0094EF3BA631023E40D0ABF"/>
  </w:style>
  <w:style w:type="paragraph" w:customStyle="1" w:styleId="4A313AD933614DAB9BB17BDDB71D6D1E">
    <w:name w:val="4A313AD933614DAB9BB17BDDB71D6D1E"/>
  </w:style>
  <w:style w:type="paragraph" w:customStyle="1" w:styleId="EBD0EC16C80A4711864ECCBB19F3D207">
    <w:name w:val="EBD0EC16C80A4711864ECCBB19F3D207"/>
  </w:style>
  <w:style w:type="paragraph" w:customStyle="1" w:styleId="F8282FEBB6E2445AAC36EC410450B33D">
    <w:name w:val="F8282FEBB6E2445AAC36EC410450B33D"/>
  </w:style>
  <w:style w:type="paragraph" w:customStyle="1" w:styleId="72B29F5687FF430B90B04D93C625BE6C">
    <w:name w:val="72B29F5687FF430B90B04D93C625BE6C"/>
  </w:style>
  <w:style w:type="paragraph" w:customStyle="1" w:styleId="AD0FEE90A80D4CDA974009E0D1D401F2">
    <w:name w:val="AD0FEE90A80D4CDA974009E0D1D401F2"/>
  </w:style>
  <w:style w:type="paragraph" w:customStyle="1" w:styleId="A9C29A2B7E93461188FA343D88F28EEC">
    <w:name w:val="A9C29A2B7E93461188FA343D88F28EEC"/>
  </w:style>
  <w:style w:type="paragraph" w:customStyle="1" w:styleId="9B1249385AA04AB4BB631F354F4C6DB7">
    <w:name w:val="9B1249385AA04AB4BB631F354F4C6DB7"/>
  </w:style>
  <w:style w:type="paragraph" w:customStyle="1" w:styleId="C4CC2FE26FDA4EB597195DE6113838A2">
    <w:name w:val="C4CC2FE26FDA4EB597195DE6113838A2"/>
  </w:style>
  <w:style w:type="paragraph" w:customStyle="1" w:styleId="7F5D8510E96644E2B66AF068562E76F1">
    <w:name w:val="7F5D8510E96644E2B66AF068562E76F1"/>
  </w:style>
  <w:style w:type="paragraph" w:customStyle="1" w:styleId="3AB66C632E9345F38EBBCA626D3DD400">
    <w:name w:val="3AB66C632E9345F38EBBCA626D3DD400"/>
  </w:style>
  <w:style w:type="paragraph" w:customStyle="1" w:styleId="0F417A8837024A81BE69686325985F16">
    <w:name w:val="0F417A8837024A81BE69686325985F16"/>
  </w:style>
  <w:style w:type="paragraph" w:customStyle="1" w:styleId="87EE3CC8E6424B6F8C23D12C12A8F173">
    <w:name w:val="87EE3CC8E6424B6F8C23D12C12A8F173"/>
  </w:style>
  <w:style w:type="paragraph" w:customStyle="1" w:styleId="915629537EAD4A2D82BD6608A8FEB524">
    <w:name w:val="915629537EAD4A2D82BD6608A8FEB524"/>
  </w:style>
  <w:style w:type="paragraph" w:customStyle="1" w:styleId="28B9CF7D8A134CE287B10FC88E0ECF68">
    <w:name w:val="28B9CF7D8A134CE287B10FC88E0ECF68"/>
  </w:style>
  <w:style w:type="paragraph" w:customStyle="1" w:styleId="B6D5391302A14CF6B834E3E1B61E750E">
    <w:name w:val="B6D5391302A14CF6B834E3E1B61E750E"/>
  </w:style>
  <w:style w:type="paragraph" w:customStyle="1" w:styleId="EFCE7235DC5945DE924F9D3B926C0855">
    <w:name w:val="EFCE7235DC5945DE924F9D3B926C0855"/>
  </w:style>
  <w:style w:type="paragraph" w:customStyle="1" w:styleId="1704BD61825945C793D4D26CB6B095EB">
    <w:name w:val="1704BD61825945C793D4D26CB6B095EB"/>
  </w:style>
  <w:style w:type="paragraph" w:customStyle="1" w:styleId="9149DB0967F64710B7A0C3A7A67B71F4">
    <w:name w:val="9149DB0967F64710B7A0C3A7A67B71F4"/>
  </w:style>
  <w:style w:type="paragraph" w:customStyle="1" w:styleId="C22F8D2E79AB4FCA90163D67D552A33A">
    <w:name w:val="C22F8D2E79AB4FCA90163D67D552A33A"/>
  </w:style>
  <w:style w:type="paragraph" w:customStyle="1" w:styleId="0EB215CFDCBC4B1BAD16305E556E2451">
    <w:name w:val="0EB215CFDCBC4B1BAD16305E556E2451"/>
  </w:style>
  <w:style w:type="paragraph" w:customStyle="1" w:styleId="6BE42FAEE3F84EC5AD72E8BF304D6FE2">
    <w:name w:val="6BE42FAEE3F84EC5AD72E8BF304D6FE2"/>
  </w:style>
  <w:style w:type="paragraph" w:customStyle="1" w:styleId="29C63529BBC549049C0EAF7B43D9D878">
    <w:name w:val="29C63529BBC549049C0EAF7B43D9D878"/>
  </w:style>
  <w:style w:type="paragraph" w:customStyle="1" w:styleId="CB78AFF961E64A03828814000F286FCA">
    <w:name w:val="CB78AFF961E64A03828814000F286FCA"/>
  </w:style>
  <w:style w:type="paragraph" w:customStyle="1" w:styleId="C949CC3938AE4884935DBBA5AE6D6E45">
    <w:name w:val="C949CC3938AE4884935DBBA5AE6D6E45"/>
  </w:style>
  <w:style w:type="paragraph" w:customStyle="1" w:styleId="FAE50DBDF6F641F4AEADEC6F31E0C3E9">
    <w:name w:val="FAE50DBDF6F641F4AEADEC6F31E0C3E9"/>
  </w:style>
  <w:style w:type="paragraph" w:customStyle="1" w:styleId="BADC1204005346679B642F1AAAF387E7">
    <w:name w:val="BADC1204005346679B642F1AAAF387E7"/>
  </w:style>
  <w:style w:type="paragraph" w:customStyle="1" w:styleId="76D5BE25EFDD49D2B36C3E8E14630194">
    <w:name w:val="76D5BE25EFDD49D2B36C3E8E14630194"/>
  </w:style>
  <w:style w:type="paragraph" w:customStyle="1" w:styleId="443699E8F865471191BFB894F844B742">
    <w:name w:val="443699E8F865471191BFB894F844B742"/>
  </w:style>
  <w:style w:type="paragraph" w:customStyle="1" w:styleId="405B4BECBA63458C91995DD21A5BFEAE">
    <w:name w:val="405B4BECBA63458C91995DD21A5BFEAE"/>
  </w:style>
  <w:style w:type="paragraph" w:customStyle="1" w:styleId="DED0DD5AF6614F238DA7ADBEE752480C">
    <w:name w:val="DED0DD5AF6614F238DA7ADBEE752480C"/>
  </w:style>
  <w:style w:type="paragraph" w:customStyle="1" w:styleId="404D1CD8D5E5463BBEFBA5C22FB354BA">
    <w:name w:val="404D1CD8D5E5463BBEFBA5C22FB354BA"/>
  </w:style>
  <w:style w:type="paragraph" w:customStyle="1" w:styleId="BA29CE9C2D4D4F70B02AA7256651B22C">
    <w:name w:val="BA29CE9C2D4D4F70B02AA7256651B22C"/>
  </w:style>
  <w:style w:type="paragraph" w:customStyle="1" w:styleId="8C30B56F6C3442D7849D49643A436F7B">
    <w:name w:val="8C30B56F6C3442D7849D49643A436F7B"/>
  </w:style>
  <w:style w:type="paragraph" w:customStyle="1" w:styleId="13BE4A2EE5BE4B77BC6D7C2FFDE8128A">
    <w:name w:val="13BE4A2EE5BE4B77BC6D7C2FFDE8128A"/>
  </w:style>
  <w:style w:type="paragraph" w:customStyle="1" w:styleId="EA2049881E0A4425A7405C250FD5543A">
    <w:name w:val="EA2049881E0A4425A7405C250FD5543A"/>
  </w:style>
  <w:style w:type="paragraph" w:customStyle="1" w:styleId="299CC26CF7D64D9184A54056FDD3CAD1">
    <w:name w:val="299CC26CF7D64D9184A54056FDD3CAD1"/>
  </w:style>
  <w:style w:type="paragraph" w:customStyle="1" w:styleId="E1215C126C404289B1AE25D64678486A">
    <w:name w:val="E1215C126C404289B1AE25D64678486A"/>
  </w:style>
  <w:style w:type="paragraph" w:customStyle="1" w:styleId="FB147726C84E4C7D975CD27970EF08D4">
    <w:name w:val="FB147726C84E4C7D975CD27970EF08D4"/>
  </w:style>
  <w:style w:type="paragraph" w:customStyle="1" w:styleId="AB15118FCB664A9BBABAA9646DF62744">
    <w:name w:val="AB15118FCB664A9BBABAA9646DF62744"/>
  </w:style>
  <w:style w:type="paragraph" w:customStyle="1" w:styleId="9158E3784BEB48E4A264C9675721CE45">
    <w:name w:val="9158E3784BEB48E4A264C9675721CE45"/>
  </w:style>
  <w:style w:type="paragraph" w:customStyle="1" w:styleId="988AE8FBC70744C2A1D51010E1444C39">
    <w:name w:val="988AE8FBC70744C2A1D51010E1444C39"/>
  </w:style>
  <w:style w:type="paragraph" w:customStyle="1" w:styleId="7862E591A22D4B00B889C21EA4DA14E3">
    <w:name w:val="7862E591A22D4B00B889C21EA4DA14E3"/>
  </w:style>
  <w:style w:type="paragraph" w:customStyle="1" w:styleId="3ED8D88202F24FE78AD54B56754E1F6C">
    <w:name w:val="3ED8D88202F24FE78AD54B56754E1F6C"/>
  </w:style>
  <w:style w:type="paragraph" w:customStyle="1" w:styleId="E3A090BC52414429BF993E08D33CF55D">
    <w:name w:val="E3A090BC52414429BF993E08D33CF55D"/>
  </w:style>
  <w:style w:type="paragraph" w:customStyle="1" w:styleId="920528939F844D858A2FF25BA4A85F56">
    <w:name w:val="920528939F844D858A2FF25BA4A85F56"/>
  </w:style>
  <w:style w:type="paragraph" w:customStyle="1" w:styleId="A8E80FDD04BD4921BE470F5233DCEB29">
    <w:name w:val="A8E80FDD04BD4921BE470F5233DCEB29"/>
  </w:style>
  <w:style w:type="paragraph" w:customStyle="1" w:styleId="067548BE31F24384B726117D1A7ABA5C">
    <w:name w:val="067548BE31F24384B726117D1A7ABA5C"/>
  </w:style>
  <w:style w:type="paragraph" w:customStyle="1" w:styleId="B4733F86EE804FA08E2C5D0E527F904B">
    <w:name w:val="B4733F86EE804FA08E2C5D0E527F904B"/>
  </w:style>
  <w:style w:type="paragraph" w:customStyle="1" w:styleId="9479BEF04F0F491C83C51BBE5632EABC">
    <w:name w:val="9479BEF04F0F491C83C51BBE5632EABC"/>
  </w:style>
  <w:style w:type="paragraph" w:customStyle="1" w:styleId="947F5BCFB72C4DDB84635B3F57130292">
    <w:name w:val="947F5BCFB72C4DDB84635B3F57130292"/>
  </w:style>
  <w:style w:type="paragraph" w:customStyle="1" w:styleId="9B5C1394244E4028BBAADEAE723B5B22">
    <w:name w:val="9B5C1394244E4028BBAADEAE723B5B22"/>
  </w:style>
  <w:style w:type="paragraph" w:customStyle="1" w:styleId="2AB2A26329D04E11A1D40F791957356A">
    <w:name w:val="2AB2A26329D04E11A1D40F791957356A"/>
  </w:style>
  <w:style w:type="paragraph" w:customStyle="1" w:styleId="9D09A5D1F747401499ADDE4A8BF47F8C">
    <w:name w:val="9D09A5D1F747401499ADDE4A8BF47F8C"/>
  </w:style>
  <w:style w:type="paragraph" w:customStyle="1" w:styleId="3570D16A4A464F8EB5D86D97DE90FAC9">
    <w:name w:val="3570D16A4A464F8EB5D86D97DE90FAC9"/>
  </w:style>
  <w:style w:type="paragraph" w:customStyle="1" w:styleId="F926469861A04869AC800F43D9982B87">
    <w:name w:val="F926469861A04869AC800F43D9982B87"/>
  </w:style>
  <w:style w:type="paragraph" w:customStyle="1" w:styleId="B8D04C72AAF24A58895E58A025C25364">
    <w:name w:val="B8D04C72AAF24A58895E58A025C25364"/>
  </w:style>
  <w:style w:type="paragraph" w:customStyle="1" w:styleId="8A09EA17425E44D0B379081CDB7628A7">
    <w:name w:val="8A09EA17425E44D0B379081CDB7628A7"/>
  </w:style>
  <w:style w:type="paragraph" w:customStyle="1" w:styleId="1A72B9937C914FFE8DA06064FC038E8D">
    <w:name w:val="1A72B9937C914FFE8DA06064FC038E8D"/>
  </w:style>
  <w:style w:type="paragraph" w:customStyle="1" w:styleId="CF02B648D20A43FC96575954849420CA">
    <w:name w:val="CF02B648D20A43FC96575954849420CA"/>
  </w:style>
  <w:style w:type="paragraph" w:customStyle="1" w:styleId="8EB9978D7FD54BDFBC167794076EA6C8">
    <w:name w:val="8EB9978D7FD54BDFBC167794076EA6C8"/>
  </w:style>
  <w:style w:type="paragraph" w:customStyle="1" w:styleId="D357AE6DA5DF4B5E8F72E8BA537D46A2">
    <w:name w:val="D357AE6DA5DF4B5E8F72E8BA537D46A2"/>
  </w:style>
  <w:style w:type="paragraph" w:customStyle="1" w:styleId="EA15CCDF0FBE4B99B9D9EF62961BF84E">
    <w:name w:val="EA15CCDF0FBE4B99B9D9EF62961BF84E"/>
  </w:style>
  <w:style w:type="paragraph" w:customStyle="1" w:styleId="2AEE183CAC834C72B4F6156044E6FDF0">
    <w:name w:val="2AEE183CAC834C72B4F6156044E6FDF0"/>
  </w:style>
  <w:style w:type="paragraph" w:customStyle="1" w:styleId="00F7E9C40ADA45A0B3A2441583F4C941">
    <w:name w:val="00F7E9C40ADA45A0B3A2441583F4C941"/>
  </w:style>
  <w:style w:type="paragraph" w:customStyle="1" w:styleId="B6EFDDEC301442738107273318006329">
    <w:name w:val="B6EFDDEC301442738107273318006329"/>
  </w:style>
  <w:style w:type="paragraph" w:customStyle="1" w:styleId="4BAD8970CF0F45C1B20D0EB772C32444">
    <w:name w:val="4BAD8970CF0F45C1B20D0EB772C32444"/>
  </w:style>
  <w:style w:type="paragraph" w:customStyle="1" w:styleId="20E94B8F44DC46F4A081CAF79C98F28D">
    <w:name w:val="20E94B8F44DC46F4A081CAF79C98F28D"/>
  </w:style>
  <w:style w:type="paragraph" w:customStyle="1" w:styleId="A499992E5A034108A9B84B07B15FC3AE">
    <w:name w:val="A499992E5A034108A9B84B07B15FC3AE"/>
  </w:style>
  <w:style w:type="paragraph" w:customStyle="1" w:styleId="CD45ED09D21B40378B860859DC333FCA">
    <w:name w:val="CD45ED09D21B40378B860859DC333FCA"/>
  </w:style>
  <w:style w:type="paragraph" w:customStyle="1" w:styleId="F46BE3913C4140D5A85D95A84CEACF2E">
    <w:name w:val="F46BE3913C4140D5A85D95A84CEACF2E"/>
  </w:style>
  <w:style w:type="paragraph" w:customStyle="1" w:styleId="96FA589E6FD94E5DAE89E5F98CFFDA12">
    <w:name w:val="96FA589E6FD94E5DAE89E5F98CFFDA12"/>
  </w:style>
  <w:style w:type="paragraph" w:customStyle="1" w:styleId="7BC376CAAF194E628DF8051FC8D8428F">
    <w:name w:val="7BC376CAAF194E628DF8051FC8D8428F"/>
  </w:style>
  <w:style w:type="paragraph" w:customStyle="1" w:styleId="4C5F968F003C4771AA89726CCED68495">
    <w:name w:val="4C5F968F003C4771AA89726CCED68495"/>
  </w:style>
  <w:style w:type="paragraph" w:customStyle="1" w:styleId="01896BA0C52044DD905AB6852B6B705E">
    <w:name w:val="01896BA0C52044DD905AB6852B6B705E"/>
  </w:style>
  <w:style w:type="paragraph" w:customStyle="1" w:styleId="F9D08017A4074EDDBAC95BD9FD64D359">
    <w:name w:val="F9D08017A4074EDDBAC95BD9FD64D359"/>
  </w:style>
  <w:style w:type="paragraph" w:customStyle="1" w:styleId="F2E5DAD84F9844ABA0AD70DAA8B48CCC">
    <w:name w:val="F2E5DAD84F9844ABA0AD70DAA8B48CCC"/>
  </w:style>
  <w:style w:type="paragraph" w:customStyle="1" w:styleId="7D3878B9EBD94866B8E3B5F6CF3D21C7">
    <w:name w:val="7D3878B9EBD94866B8E3B5F6CF3D21C7"/>
  </w:style>
  <w:style w:type="paragraph" w:customStyle="1" w:styleId="65AC5FDE53E2472DA4F5700F7420E450">
    <w:name w:val="65AC5FDE53E2472DA4F5700F7420E450"/>
  </w:style>
  <w:style w:type="paragraph" w:customStyle="1" w:styleId="43313ECF4EB34A5FBB60E1D5BFA4C98A">
    <w:name w:val="43313ECF4EB34A5FBB60E1D5BFA4C98A"/>
  </w:style>
  <w:style w:type="paragraph" w:customStyle="1" w:styleId="ED3A2B65D464451DBC6FEDB53347E3F0">
    <w:name w:val="ED3A2B65D464451DBC6FEDB53347E3F0"/>
  </w:style>
  <w:style w:type="paragraph" w:customStyle="1" w:styleId="C88FB9CEEAA949BD94323E8647A9321D">
    <w:name w:val="C88FB9CEEAA949BD94323E8647A9321D"/>
  </w:style>
  <w:style w:type="paragraph" w:customStyle="1" w:styleId="61365DFC57014D5A8ECC4F2068D2A9D5">
    <w:name w:val="61365DFC57014D5A8ECC4F2068D2A9D5"/>
    <w:rsid w:val="007B714B"/>
  </w:style>
  <w:style w:type="paragraph" w:customStyle="1" w:styleId="BE6E9D341EB54DCC91569EDE5B933411">
    <w:name w:val="BE6E9D341EB54DCC91569EDE5B933411"/>
    <w:rsid w:val="007B714B"/>
  </w:style>
  <w:style w:type="paragraph" w:customStyle="1" w:styleId="7A1414A686334F008212953CF3FDB517">
    <w:name w:val="7A1414A686334F008212953CF3FDB517"/>
    <w:rsid w:val="007B714B"/>
  </w:style>
  <w:style w:type="paragraph" w:customStyle="1" w:styleId="77E925A28A4B4F02B28498AB67A84525">
    <w:name w:val="77E925A28A4B4F02B28498AB67A84525"/>
    <w:rsid w:val="007B714B"/>
  </w:style>
  <w:style w:type="paragraph" w:customStyle="1" w:styleId="A0111535596F42E5A924C692BB42C893">
    <w:name w:val="A0111535596F42E5A924C692BB42C893"/>
    <w:rsid w:val="007B714B"/>
  </w:style>
  <w:style w:type="paragraph" w:customStyle="1" w:styleId="BB5F11E6C3824F8AA79A38A45930CE81">
    <w:name w:val="BB5F11E6C3824F8AA79A38A45930CE81"/>
    <w:rsid w:val="007B714B"/>
  </w:style>
  <w:style w:type="paragraph" w:customStyle="1" w:styleId="E65750ECEA6148129EF8945762C48E3B">
    <w:name w:val="E65750ECEA6148129EF8945762C48E3B"/>
    <w:rsid w:val="007B714B"/>
  </w:style>
  <w:style w:type="paragraph" w:customStyle="1" w:styleId="25FA6469BCBF4E8FA5990CFFAA15DC3A">
    <w:name w:val="25FA6469BCBF4E8FA5990CFFAA15DC3A"/>
    <w:rsid w:val="007B714B"/>
  </w:style>
  <w:style w:type="paragraph" w:customStyle="1" w:styleId="A0E961AD5FA3477E92AE0207D2D5A7B6">
    <w:name w:val="A0E961AD5FA3477E92AE0207D2D5A7B6"/>
    <w:rsid w:val="007B714B"/>
  </w:style>
  <w:style w:type="paragraph" w:customStyle="1" w:styleId="85170B24D62340A8B8988F60BCEA4C40">
    <w:name w:val="85170B24D62340A8B8988F60BCEA4C40"/>
    <w:rsid w:val="007B714B"/>
  </w:style>
  <w:style w:type="paragraph" w:customStyle="1" w:styleId="F9F07392AE3049DCA8230CEDA236B36B">
    <w:name w:val="F9F07392AE3049DCA8230CEDA236B36B"/>
    <w:rsid w:val="007B714B"/>
  </w:style>
  <w:style w:type="paragraph" w:customStyle="1" w:styleId="41BE00A1BDC1414FB733AF90F8ADEDC8">
    <w:name w:val="41BE00A1BDC1414FB733AF90F8ADEDC8"/>
    <w:rsid w:val="007B714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0">
      <a:dk1>
        <a:sysClr val="windowText" lastClr="000000"/>
      </a:dk1>
      <a:lt1>
        <a:sysClr val="window" lastClr="FFFFFF"/>
      </a:lt1>
      <a:dk2>
        <a:srgbClr val="00292E"/>
      </a:dk2>
      <a:lt2>
        <a:srgbClr val="64B2C1"/>
      </a:lt2>
      <a:accent1>
        <a:srgbClr val="F0CDA1"/>
      </a:accent1>
      <a:accent2>
        <a:srgbClr val="107082"/>
      </a:accent2>
      <a:accent3>
        <a:srgbClr val="054854"/>
      </a:accent3>
      <a:accent4>
        <a:srgbClr val="00AEEF"/>
      </a:accent4>
      <a:accent5>
        <a:srgbClr val="F99927"/>
      </a:accent5>
      <a:accent6>
        <a:srgbClr val="EC7216"/>
      </a:accent6>
      <a:hlink>
        <a:srgbClr val="000000"/>
      </a:hlink>
      <a:folHlink>
        <a:srgbClr val="000000"/>
      </a:folHlink>
    </a:clrScheme>
    <a:fontScheme name="Custom 24">
      <a:majorFont>
        <a:latin typeface="Gill Sans MT"/>
        <a:ea typeface=""/>
        <a:cs typeface=""/>
      </a:majorFont>
      <a:minorFont>
        <a:latin typeface="Arial 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77210f24a1be23c92c90fd886aa0aa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60e05723c5c1908df1a1a4ebf11d344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2AE156F-FAD6-48D0-AB60-1722333C8362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89E3B718-8B27-48AF-8E10-37ABDC429EC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B0036D-8DA9-4D7D-BF06-842080EC8FE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59B6AF4-E925-4A75-A45E-1B6610FC17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Small business startup checklist</Template>
  <TotalTime>0</TotalTime>
  <Pages>3</Pages>
  <Words>290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Link Academy -</vt:lpstr>
    </vt:vector>
  </TitlesOfParts>
  <Company/>
  <LinksUpToDate>false</LinksUpToDate>
  <CharactersWithSpaces>1940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Link Academy -</dc:title>
  <dc:subject/>
  <dc:creator/>
  <cp:keywords/>
  <dc:description/>
  <cp:lastModifiedBy/>
  <cp:revision>1</cp:revision>
  <dcterms:created xsi:type="dcterms:W3CDTF">2021-03-09T22:13:00Z</dcterms:created>
  <dcterms:modified xsi:type="dcterms:W3CDTF">2021-03-10T19:46:00Z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